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66313E" w:rsidRPr="00574B80" w:rsidTr="00F70E6C">
        <w:trPr>
          <w:trHeight w:val="273"/>
          <w:tblHeader/>
        </w:trPr>
        <w:tc>
          <w:tcPr>
            <w:tcW w:w="9180" w:type="dxa"/>
            <w:vMerge w:val="restart"/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t>Name bzw. Firmenbezeichnung des Bewerbers</w:t>
            </w:r>
          </w:p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  <w:r w:rsidRPr="00574B80">
              <w:rPr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66313E" w:rsidRPr="00574B80" w:rsidTr="00473165">
        <w:trPr>
          <w:trHeight w:val="293"/>
          <w:tblHeader/>
        </w:trPr>
        <w:tc>
          <w:tcPr>
            <w:tcW w:w="91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313E" w:rsidRPr="00574B80" w:rsidRDefault="0066313E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473165">
        <w:trPr>
          <w:trHeight w:val="270"/>
          <w:tblHeader/>
        </w:trPr>
        <w:tc>
          <w:tcPr>
            <w:tcW w:w="9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73165" w:rsidRPr="00574B80" w:rsidRDefault="00473165" w:rsidP="00054AB6">
            <w:pPr>
              <w:spacing w:before="20" w:after="20"/>
              <w:jc w:val="left"/>
              <w:rPr>
                <w:szCs w:val="22"/>
              </w:rPr>
            </w:pPr>
          </w:p>
        </w:tc>
      </w:tr>
      <w:tr w:rsidR="000F328A" w:rsidRPr="00574B80" w:rsidTr="00F70E6C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77AF" w:rsidRPr="00574B80" w:rsidRDefault="001077AF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</w:p>
          <w:p w:rsidR="008D3AA6" w:rsidRPr="00574B80" w:rsidRDefault="004F3A6A" w:rsidP="00054AB6">
            <w:pPr>
              <w:spacing w:before="20" w:after="20"/>
              <w:jc w:val="center"/>
              <w:outlineLvl w:val="0"/>
              <w:rPr>
                <w:b/>
                <w:szCs w:val="22"/>
              </w:rPr>
            </w:pPr>
            <w:r w:rsidRPr="004F3A6A">
              <w:rPr>
                <w:b/>
                <w:szCs w:val="22"/>
              </w:rPr>
              <w:t>Referenzprojekte für die Umsetzung</w:t>
            </w:r>
            <w:r>
              <w:rPr>
                <w:b/>
                <w:szCs w:val="22"/>
              </w:rPr>
              <w:t xml:space="preserve"> einer Schnittstelle zu Fahrpla</w:t>
            </w:r>
            <w:r w:rsidRPr="004F3A6A">
              <w:rPr>
                <w:b/>
                <w:szCs w:val="22"/>
              </w:rPr>
              <w:t xml:space="preserve">nungsprogrammen </w:t>
            </w:r>
          </w:p>
          <w:p w:rsidR="001077AF" w:rsidRPr="00574B80" w:rsidRDefault="001077AF" w:rsidP="00054AB6">
            <w:pPr>
              <w:spacing w:before="20" w:after="20"/>
              <w:jc w:val="center"/>
              <w:rPr>
                <w:b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A6A" w:rsidRPr="004F3A6A" w:rsidRDefault="004F3A6A" w:rsidP="004F3A6A">
            <w:pPr>
              <w:spacing w:before="20" w:after="20"/>
              <w:rPr>
                <w:rFonts w:eastAsia="Calibri"/>
                <w:szCs w:val="22"/>
              </w:rPr>
            </w:pPr>
            <w:r w:rsidRPr="004F3A6A">
              <w:rPr>
                <w:rFonts w:eastAsia="Calibri"/>
                <w:szCs w:val="22"/>
              </w:rPr>
              <w:t xml:space="preserve">Nachweis über die Realisierung von Projekten mit je einer </w:t>
            </w:r>
            <w:r w:rsidR="009572AC">
              <w:rPr>
                <w:rFonts w:eastAsia="Calibri"/>
                <w:szCs w:val="22"/>
              </w:rPr>
              <w:t xml:space="preserve">im </w:t>
            </w:r>
            <w:r w:rsidRPr="004F3A6A">
              <w:rPr>
                <w:rFonts w:eastAsia="Calibri"/>
                <w:szCs w:val="22"/>
              </w:rPr>
              <w:t>Wirkbetrieb befindlichen Schnittstelle zu Fahrplanungsprogrammen auf Basis der VDV-Schrift 452. Die Nutzung der Schnittstelle im Wirkbetrieb gilt als nachgewiesen, wenn Daten aus mehreren fortlaufenden Fahrplanperioden m</w:t>
            </w:r>
            <w:r w:rsidR="00677633">
              <w:rPr>
                <w:rFonts w:eastAsia="Calibri"/>
                <w:szCs w:val="22"/>
              </w:rPr>
              <w:t>it Hilfe der Schnittstelle über</w:t>
            </w:r>
            <w:r w:rsidRPr="004F3A6A">
              <w:rPr>
                <w:rFonts w:eastAsia="Calibri"/>
                <w:szCs w:val="22"/>
              </w:rPr>
              <w:t xml:space="preserve">tragen und betrieblich genutzt wurden. </w:t>
            </w:r>
          </w:p>
          <w:p w:rsidR="004F3A6A" w:rsidRPr="004F3A6A" w:rsidRDefault="004F3A6A" w:rsidP="004F3A6A">
            <w:pPr>
              <w:spacing w:before="20" w:after="20"/>
              <w:rPr>
                <w:rFonts w:eastAsia="Calibri"/>
                <w:szCs w:val="22"/>
              </w:rPr>
            </w:pPr>
          </w:p>
          <w:p w:rsidR="004F3A6A" w:rsidRPr="004F3A6A" w:rsidRDefault="004F3A6A" w:rsidP="004F3A6A">
            <w:pPr>
              <w:spacing w:before="20" w:after="20"/>
              <w:rPr>
                <w:rFonts w:eastAsia="Calibri"/>
                <w:szCs w:val="22"/>
              </w:rPr>
            </w:pPr>
            <w:r w:rsidRPr="004F3A6A">
              <w:rPr>
                <w:rFonts w:eastAsia="Calibri"/>
                <w:szCs w:val="22"/>
              </w:rPr>
              <w:t>Obligatorisch: 3 Referenzen</w:t>
            </w:r>
          </w:p>
          <w:p w:rsidR="004F3A6A" w:rsidRPr="004F3A6A" w:rsidRDefault="004F3A6A" w:rsidP="004F3A6A">
            <w:pPr>
              <w:spacing w:before="20" w:after="20"/>
              <w:rPr>
                <w:rFonts w:eastAsia="Calibri"/>
                <w:szCs w:val="22"/>
                <w:u w:val="single"/>
              </w:rPr>
            </w:pPr>
            <w:r w:rsidRPr="004F3A6A">
              <w:rPr>
                <w:rFonts w:eastAsia="Calibri"/>
                <w:szCs w:val="22"/>
                <w:u w:val="single"/>
              </w:rPr>
              <w:t xml:space="preserve">Bewertung: </w:t>
            </w:r>
          </w:p>
          <w:p w:rsidR="004F3A6A" w:rsidRPr="004F3A6A" w:rsidRDefault="004F3A6A" w:rsidP="004F3A6A">
            <w:pPr>
              <w:spacing w:before="20" w:after="20"/>
              <w:rPr>
                <w:rFonts w:eastAsia="Calibri"/>
                <w:szCs w:val="22"/>
              </w:rPr>
            </w:pPr>
            <w:r w:rsidRPr="004F3A6A">
              <w:rPr>
                <w:rFonts w:eastAsia="Calibri"/>
                <w:szCs w:val="22"/>
              </w:rPr>
              <w:t xml:space="preserve">1 Punkt: 3 bis 6 Referenzen </w:t>
            </w:r>
          </w:p>
          <w:p w:rsidR="008D3AA6" w:rsidRPr="000C3526" w:rsidRDefault="004F3A6A" w:rsidP="004F3A6A">
            <w:pPr>
              <w:spacing w:before="20" w:after="20"/>
              <w:rPr>
                <w:rFonts w:eastAsia="Calibri"/>
                <w:szCs w:val="22"/>
              </w:rPr>
            </w:pPr>
            <w:r w:rsidRPr="004F3A6A">
              <w:rPr>
                <w:rFonts w:eastAsia="Calibri"/>
                <w:szCs w:val="22"/>
              </w:rPr>
              <w:t xml:space="preserve">2 Punkte: mehr als 6 Referenzen 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Auftragnehmer:</w:t>
            </w:r>
          </w:p>
        </w:tc>
      </w:tr>
      <w:tr w:rsidR="00334D7F" w:rsidTr="00334D7F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4D7F" w:rsidRDefault="00334D7F">
            <w:pPr>
              <w:spacing w:before="20" w:after="20"/>
              <w:jc w:val="left"/>
              <w:rPr>
                <w:rFonts w:eastAsia="Calibri"/>
                <w:szCs w:val="22"/>
              </w:rPr>
            </w:pPr>
            <w:r>
              <w:rPr>
                <w:szCs w:val="22"/>
              </w:rPr>
              <w:t xml:space="preserve">Firmenname (Auftragnehmer): </w:t>
            </w:r>
            <w:r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bookmarkStart w:id="0" w:name="_GoBack"/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bookmarkEnd w:id="0"/>
            <w:r>
              <w:rPr>
                <w:szCs w:val="22"/>
              </w:rPr>
              <w:fldChar w:fldCharType="end"/>
            </w:r>
          </w:p>
        </w:tc>
      </w:tr>
      <w:tr w:rsidR="00334D7F" w:rsidTr="00334D7F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4D7F" w:rsidRDefault="00334D7F">
            <w:pPr>
              <w:spacing w:before="20" w:after="2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Bezeichnung des Referenzprojekts: </w:t>
            </w:r>
            <w:r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334D7F" w:rsidTr="00334D7F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D7F" w:rsidRDefault="00334D7F" w:rsidP="00876CBA">
            <w:pPr>
              <w:spacing w:before="20" w:after="20"/>
              <w:jc w:val="left"/>
              <w:rPr>
                <w:szCs w:val="22"/>
              </w:rPr>
            </w:pPr>
            <w:r>
              <w:rPr>
                <w:szCs w:val="22"/>
              </w:rPr>
              <w:t>Vertragliche Bindung zum Auftrag (</w:t>
            </w:r>
            <w:r w:rsidR="0012057E">
              <w:rPr>
                <w:szCs w:val="22"/>
              </w:rPr>
              <w:t>A</w:t>
            </w:r>
            <w:r>
              <w:rPr>
                <w:szCs w:val="22"/>
              </w:rPr>
              <w:t xml:space="preserve">uftragnehmer, ARGE-Partner, Nachunternehmer): </w:t>
            </w:r>
            <w:r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4AB6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szCs w:val="22"/>
              </w:rPr>
            </w:pPr>
            <w:r w:rsidRPr="00574B80">
              <w:rPr>
                <w:rFonts w:eastAsia="Calibri"/>
                <w:noProof/>
                <w:szCs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szCs w:val="22"/>
              </w:rPr>
            </w:r>
            <w:r w:rsidRPr="00574B80">
              <w:rPr>
                <w:rFonts w:eastAsia="Calibri"/>
                <w:noProof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szCs w:val="22"/>
              </w:rPr>
              <w:tab/>
            </w:r>
            <w:r w:rsidR="00054AB6" w:rsidRPr="00054AB6">
              <w:rPr>
                <w:rFonts w:eastAsia="Calibri"/>
                <w:noProof/>
                <w:szCs w:val="22"/>
              </w:rPr>
              <w:t>Das Projekt ist im produktiven Einsatz.</w:t>
            </w:r>
          </w:p>
          <w:p w:rsidR="008D3AA6" w:rsidRPr="00574B80" w:rsidRDefault="008D3AA6" w:rsidP="00054AB6">
            <w:pPr>
              <w:spacing w:before="20" w:after="20"/>
              <w:ind w:left="425" w:hanging="425"/>
              <w:rPr>
                <w:rFonts w:eastAsia="Calibri"/>
                <w:noProof/>
                <w:color w:val="000000"/>
                <w:szCs w:val="22"/>
              </w:rPr>
            </w:pP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instrText xml:space="preserve"> FORMCHECKBOX </w:instrText>
            </w:r>
            <w:r w:rsidRPr="00574B80">
              <w:rPr>
                <w:rFonts w:eastAsia="Calibri"/>
                <w:noProof/>
                <w:color w:val="000000"/>
                <w:szCs w:val="22"/>
              </w:rPr>
            </w:r>
            <w:r w:rsidRPr="00574B80">
              <w:rPr>
                <w:rFonts w:eastAsia="Calibri"/>
                <w:noProof/>
                <w:color w:val="000000"/>
                <w:szCs w:val="22"/>
              </w:rPr>
              <w:fldChar w:fldCharType="end"/>
            </w:r>
            <w:r w:rsidRPr="00574B80">
              <w:rPr>
                <w:rFonts w:eastAsia="Calibri"/>
                <w:noProof/>
                <w:color w:val="000000"/>
                <w:szCs w:val="22"/>
              </w:rPr>
              <w:tab/>
              <w:t>Die Auftragserteilung liegt nicht vor dem 01.01.12.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Auftraggeber:</w:t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Name und Adresse: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Ansprechpartner: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Telefon: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AA6" w:rsidRPr="00574B80" w:rsidRDefault="008D3AA6" w:rsidP="00BE1CA9">
            <w:pPr>
              <w:tabs>
                <w:tab w:val="left" w:pos="2127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E-Mail: </w:t>
            </w:r>
            <w:r w:rsidR="00BE1CA9">
              <w:rPr>
                <w:rFonts w:eastAsia="Calibri"/>
                <w:szCs w:val="22"/>
              </w:rPr>
              <w:tab/>
            </w:r>
            <w:r w:rsidRPr="00574B80">
              <w:rPr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574B80">
              <w:rPr>
                <w:szCs w:val="22"/>
              </w:rPr>
              <w:instrText xml:space="preserve"> FORMTEXT </w:instrText>
            </w:r>
            <w:r w:rsidRPr="00574B80">
              <w:rPr>
                <w:szCs w:val="22"/>
              </w:rPr>
            </w:r>
            <w:r w:rsidRPr="00574B80">
              <w:rPr>
                <w:szCs w:val="22"/>
              </w:rPr>
              <w:fldChar w:fldCharType="separate"/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="00784B54">
              <w:rPr>
                <w:noProof/>
                <w:szCs w:val="22"/>
              </w:rPr>
              <w:t> </w:t>
            </w:r>
            <w:r w:rsidRPr="00574B80">
              <w:rPr>
                <w:szCs w:val="22"/>
              </w:rPr>
              <w:fldChar w:fldCharType="end"/>
            </w:r>
          </w:p>
        </w:tc>
      </w:tr>
      <w:tr w:rsidR="008D3AA6" w:rsidRPr="00574B80" w:rsidTr="008D3AA6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3AA6" w:rsidRPr="00574B80" w:rsidRDefault="008D3AA6" w:rsidP="00054AB6">
            <w:pPr>
              <w:spacing w:before="20" w:after="20"/>
              <w:rPr>
                <w:rFonts w:eastAsia="Calibri"/>
                <w:szCs w:val="22"/>
              </w:rPr>
            </w:pPr>
          </w:p>
        </w:tc>
      </w:tr>
      <w:tr w:rsidR="003A3D74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A3D74" w:rsidRPr="00574B80" w:rsidRDefault="003A3D74" w:rsidP="00054AB6">
            <w:pPr>
              <w:spacing w:before="20" w:after="20"/>
              <w:rPr>
                <w:rFonts w:eastAsia="Calibri"/>
                <w:b/>
                <w:szCs w:val="22"/>
              </w:rPr>
            </w:pPr>
            <w:r w:rsidRPr="00574B80">
              <w:rPr>
                <w:rFonts w:eastAsia="Calibri"/>
                <w:b/>
                <w:szCs w:val="22"/>
              </w:rPr>
              <w:t>Angaben zum Projekt:</w:t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Beschreibung der beauftragten Leistung: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Umfang der Eigenleistung</w:t>
            </w:r>
            <w:r w:rsidR="00674162">
              <w:rPr>
                <w:rFonts w:eastAsia="Calibri"/>
                <w:szCs w:val="22"/>
              </w:rPr>
              <w:t>* (siehe Fußnote)</w:t>
            </w:r>
            <w:r w:rsidRPr="00574B80">
              <w:rPr>
                <w:rFonts w:eastAsia="Calibri"/>
                <w:szCs w:val="22"/>
              </w:rPr>
              <w:t xml:space="preserve">: 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054AB6" w:rsidRPr="00574B80" w:rsidTr="00054AB6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4AB6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Umfang </w:t>
            </w:r>
            <w:r>
              <w:rPr>
                <w:rFonts w:eastAsia="Calibri"/>
                <w:szCs w:val="22"/>
              </w:rPr>
              <w:t xml:space="preserve">der </w:t>
            </w:r>
            <w:r w:rsidR="00876CBA">
              <w:rPr>
                <w:rFonts w:eastAsia="Calibri"/>
                <w:szCs w:val="22"/>
              </w:rPr>
              <w:t xml:space="preserve">durch </w:t>
            </w:r>
            <w:r w:rsidRPr="00574B80">
              <w:rPr>
                <w:rFonts w:eastAsia="Calibri"/>
                <w:szCs w:val="22"/>
              </w:rPr>
              <w:t>Nachunternehmer oder Kooperationspartner</w:t>
            </w:r>
            <w:r>
              <w:rPr>
                <w:rFonts w:eastAsia="Calibri"/>
                <w:szCs w:val="22"/>
              </w:rPr>
              <w:t xml:space="preserve"> erbrachten Leistung</w:t>
            </w:r>
            <w:r w:rsidRPr="00574B80">
              <w:rPr>
                <w:rFonts w:eastAsia="Calibri"/>
                <w:szCs w:val="22"/>
              </w:rPr>
              <w:t>:</w:t>
            </w:r>
          </w:p>
          <w:p w:rsidR="00054AB6" w:rsidRPr="00574B80" w:rsidRDefault="00054AB6" w:rsidP="00036E4D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F3A6A" w:rsidRDefault="003A3D74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Mengengerüst:</w:t>
            </w:r>
            <w:r w:rsidR="004F3A6A">
              <w:rPr>
                <w:rFonts w:eastAsia="Calibri"/>
                <w:szCs w:val="22"/>
              </w:rPr>
              <w:t xml:space="preserve"> </w:t>
            </w:r>
          </w:p>
          <w:p w:rsidR="00054AB6" w:rsidRDefault="004F3A6A" w:rsidP="00054AB6">
            <w:pPr>
              <w:tabs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  <w:p w:rsidR="004F3A6A" w:rsidRDefault="00054AB6" w:rsidP="00A043F2">
            <w:pPr>
              <w:tabs>
                <w:tab w:val="left" w:pos="709"/>
                <w:tab w:val="left" w:pos="4678"/>
              </w:tabs>
              <w:spacing w:before="20" w:after="20"/>
              <w:ind w:left="284"/>
              <w:rPr>
                <w:rFonts w:eastAsia="Calibri"/>
              </w:rPr>
            </w:pPr>
            <w:r w:rsidRPr="00054AB6">
              <w:rPr>
                <w:rFonts w:eastAsia="Calibri"/>
                <w:szCs w:val="22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8"/>
            <w:r w:rsidRPr="00054AB6">
              <w:rPr>
                <w:rFonts w:eastAsia="Calibri"/>
                <w:szCs w:val="22"/>
              </w:rPr>
              <w:instrText xml:space="preserve"> FORMCHECKBOX </w:instrText>
            </w:r>
            <w:r w:rsidRPr="00054AB6">
              <w:rPr>
                <w:rFonts w:eastAsia="Calibri"/>
                <w:szCs w:val="22"/>
              </w:rPr>
            </w:r>
            <w:r w:rsidRPr="00054AB6">
              <w:rPr>
                <w:rFonts w:eastAsia="Calibri"/>
                <w:szCs w:val="22"/>
              </w:rPr>
              <w:fldChar w:fldCharType="end"/>
            </w:r>
            <w:bookmarkEnd w:id="1"/>
            <w:r w:rsidRPr="00054AB6">
              <w:rPr>
                <w:rFonts w:eastAsia="Calibri"/>
                <w:szCs w:val="22"/>
              </w:rPr>
              <w:tab/>
            </w:r>
            <w:r w:rsidR="004F3A6A">
              <w:rPr>
                <w:rFonts w:eastAsia="Calibri"/>
              </w:rPr>
              <w:t>Planungsperioden:</w:t>
            </w:r>
            <w:r w:rsidR="004F3A6A">
              <w:rPr>
                <w:rFonts w:eastAsia="Calibri"/>
              </w:rPr>
              <w:tab/>
            </w:r>
            <w:r w:rsidR="00784B54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784B54" w:rsidRPr="00574B80">
              <w:rPr>
                <w:rFonts w:eastAsia="Calibri"/>
                <w:szCs w:val="22"/>
              </w:rPr>
              <w:instrText xml:space="preserve"> FORMTEXT </w:instrText>
            </w:r>
            <w:r w:rsidR="00784B54" w:rsidRPr="00574B80">
              <w:rPr>
                <w:rFonts w:eastAsia="Calibri"/>
                <w:szCs w:val="22"/>
              </w:rPr>
            </w:r>
            <w:r w:rsidR="00784B54"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 w:rsidRPr="00574B80">
              <w:rPr>
                <w:rFonts w:eastAsia="Calibri"/>
                <w:szCs w:val="22"/>
              </w:rPr>
              <w:fldChar w:fldCharType="end"/>
            </w:r>
          </w:p>
          <w:p w:rsidR="00054AB6" w:rsidRPr="00574B80" w:rsidRDefault="004F3A6A" w:rsidP="00A043F2">
            <w:pPr>
              <w:tabs>
                <w:tab w:val="left" w:pos="709"/>
                <w:tab w:val="left" w:pos="4678"/>
              </w:tabs>
              <w:spacing w:before="20" w:after="20"/>
              <w:ind w:left="284"/>
              <w:rPr>
                <w:rFonts w:eastAsia="Calibri"/>
                <w:szCs w:val="22"/>
              </w:rPr>
            </w:pPr>
            <w:r>
              <w:rPr>
                <w:rFonts w:eastAsia="Calibri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8"/>
            <w:r>
              <w:rPr>
                <w:rFonts w:eastAsia="Calibri"/>
              </w:rPr>
              <w:instrText xml:space="preserve"> FORMCHECKBOX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end"/>
            </w:r>
            <w:bookmarkEnd w:id="2"/>
            <w:r>
              <w:rPr>
                <w:rFonts w:eastAsia="Calibri"/>
              </w:rPr>
              <w:tab/>
              <w:t>Integration mehrerer Planungsbereiche:</w:t>
            </w:r>
            <w:r w:rsidR="00A043F2">
              <w:rPr>
                <w:rFonts w:eastAsia="Calibri"/>
              </w:rPr>
              <w:tab/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119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>Auftragswert (netto</w:t>
            </w:r>
            <w:r w:rsidR="00784B54">
              <w:rPr>
                <w:rFonts w:eastAsia="Calibri"/>
                <w:szCs w:val="22"/>
              </w:rPr>
              <w:t>, T€</w:t>
            </w:r>
            <w:r w:rsidRPr="00574B80">
              <w:rPr>
                <w:rFonts w:eastAsia="Calibri"/>
                <w:szCs w:val="22"/>
              </w:rPr>
              <w:t xml:space="preserve">): </w:t>
            </w:r>
            <w:r w:rsidR="00054AB6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Auftragsdatum: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Produktivsetzung: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  <w:p w:rsidR="003A3D74" w:rsidRPr="00574B80" w:rsidRDefault="003A3D74" w:rsidP="00054AB6">
            <w:pPr>
              <w:tabs>
                <w:tab w:val="left" w:pos="3116"/>
                <w:tab w:val="left" w:pos="3610"/>
              </w:tabs>
              <w:spacing w:before="20" w:after="20"/>
              <w:rPr>
                <w:rFonts w:eastAsia="Calibri"/>
                <w:szCs w:val="22"/>
              </w:rPr>
            </w:pPr>
            <w:r w:rsidRPr="00574B80">
              <w:rPr>
                <w:rFonts w:eastAsia="Calibri"/>
                <w:szCs w:val="22"/>
              </w:rPr>
              <w:t xml:space="preserve">Datum der Abnahme: </w:t>
            </w:r>
            <w:r w:rsidRPr="00574B80">
              <w:rPr>
                <w:rFonts w:eastAsia="Calibri"/>
                <w:szCs w:val="22"/>
              </w:rPr>
              <w:tab/>
            </w:r>
            <w:r w:rsidR="000C3526"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0C3526" w:rsidRPr="00574B80">
              <w:rPr>
                <w:rFonts w:eastAsia="Calibri"/>
                <w:szCs w:val="22"/>
              </w:rPr>
              <w:instrText xml:space="preserve"> FORMTEXT </w:instrText>
            </w:r>
            <w:r w:rsidR="000C3526" w:rsidRPr="00574B80">
              <w:rPr>
                <w:rFonts w:eastAsia="Calibri"/>
                <w:szCs w:val="22"/>
              </w:rPr>
            </w:r>
            <w:r w:rsidR="000C3526"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0C3526" w:rsidRPr="00574B80">
              <w:rPr>
                <w:rFonts w:eastAsia="Calibri"/>
                <w:szCs w:val="22"/>
              </w:rPr>
              <w:fldChar w:fldCharType="end"/>
            </w:r>
          </w:p>
        </w:tc>
      </w:tr>
      <w:tr w:rsidR="003A3D74" w:rsidRPr="00574B80" w:rsidTr="004702E2">
        <w:trPr>
          <w:trHeight w:val="270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D74" w:rsidRPr="00574B80" w:rsidRDefault="00BE1CA9" w:rsidP="00BE1CA9">
            <w:pPr>
              <w:spacing w:before="2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Weitere Leistungsmerkmale (optional): </w:t>
            </w:r>
            <w:r w:rsidRPr="00574B80">
              <w:rPr>
                <w:rFonts w:eastAsia="Calibri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574B80">
              <w:rPr>
                <w:rFonts w:eastAsia="Calibri"/>
                <w:szCs w:val="22"/>
              </w:rPr>
              <w:instrText xml:space="preserve"> FORMTEXT </w:instrText>
            </w:r>
            <w:r w:rsidRPr="00574B80">
              <w:rPr>
                <w:rFonts w:eastAsia="Calibri"/>
                <w:szCs w:val="22"/>
              </w:rPr>
            </w:r>
            <w:r w:rsidRPr="00574B80">
              <w:rPr>
                <w:rFonts w:eastAsia="Calibri"/>
                <w:szCs w:val="22"/>
              </w:rPr>
              <w:fldChar w:fldCharType="separate"/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="00784B54">
              <w:rPr>
                <w:rFonts w:eastAsia="Calibri"/>
                <w:noProof/>
                <w:szCs w:val="22"/>
              </w:rPr>
              <w:t> </w:t>
            </w:r>
            <w:r w:rsidRPr="00574B80">
              <w:rPr>
                <w:rFonts w:eastAsia="Calibri"/>
                <w:szCs w:val="22"/>
              </w:rPr>
              <w:fldChar w:fldCharType="end"/>
            </w:r>
          </w:p>
        </w:tc>
      </w:tr>
    </w:tbl>
    <w:p w:rsidR="00674162" w:rsidRDefault="00674162" w:rsidP="00674162">
      <w:pPr>
        <w:spacing w:before="20" w:after="20"/>
        <w:rPr>
          <w:sz w:val="18"/>
          <w:szCs w:val="18"/>
        </w:rPr>
      </w:pPr>
      <w:r>
        <w:rPr>
          <w:rFonts w:eastAsia="Calibri"/>
          <w:sz w:val="18"/>
          <w:szCs w:val="18"/>
        </w:rPr>
        <w:t xml:space="preserve">* Stichwortartige Benennung des mit eigenem Personal ausgeführten maßgeblichen Leistungsumfangs, </w:t>
      </w:r>
      <w:r w:rsidR="0012057E">
        <w:rPr>
          <w:rFonts w:eastAsia="Calibri"/>
          <w:sz w:val="18"/>
          <w:szCs w:val="18"/>
        </w:rPr>
        <w:t>gegebene</w:t>
      </w:r>
      <w:r w:rsidR="0012057E">
        <w:rPr>
          <w:rFonts w:eastAsia="Calibri"/>
          <w:sz w:val="18"/>
          <w:szCs w:val="18"/>
        </w:rPr>
        <w:t>n</w:t>
      </w:r>
      <w:r w:rsidR="0012057E">
        <w:rPr>
          <w:rFonts w:eastAsia="Calibri"/>
          <w:sz w:val="18"/>
          <w:szCs w:val="18"/>
        </w:rPr>
        <w:t xml:space="preserve">falls </w:t>
      </w:r>
      <w:r>
        <w:rPr>
          <w:rFonts w:eastAsia="Calibri"/>
          <w:sz w:val="18"/>
          <w:szCs w:val="18"/>
        </w:rPr>
        <w:t>Beschreibung der besonderen technischen oder gerätespezifischen Anforderungen.</w:t>
      </w:r>
    </w:p>
    <w:p w:rsidR="003A3D74" w:rsidRPr="00574B80" w:rsidRDefault="003A3D74" w:rsidP="00054AB6">
      <w:pPr>
        <w:spacing w:before="20" w:after="20"/>
        <w:rPr>
          <w:szCs w:val="22"/>
        </w:rPr>
      </w:pPr>
    </w:p>
    <w:p w:rsidR="001077AF" w:rsidRPr="00574B80" w:rsidRDefault="00B961A9" w:rsidP="00054AB6">
      <w:pPr>
        <w:spacing w:before="20" w:after="20"/>
        <w:rPr>
          <w:szCs w:val="22"/>
        </w:rPr>
      </w:pPr>
      <w:r w:rsidRPr="00574B80">
        <w:rPr>
          <w:szCs w:val="22"/>
        </w:rPr>
        <w:t>Die Richtigkeit der Angaben wird im Formblatt 3 durch Unterschrift bestätigt.</w:t>
      </w:r>
    </w:p>
    <w:sectPr w:rsidR="001077AF" w:rsidRPr="00574B80" w:rsidSect="00876CBA"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743" w:rsidRDefault="002D4743" w:rsidP="00B41BC9">
      <w:r>
        <w:separator/>
      </w:r>
    </w:p>
  </w:endnote>
  <w:endnote w:type="continuationSeparator" w:id="0">
    <w:p w:rsidR="002D4743" w:rsidRDefault="002D4743" w:rsidP="00B4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INMittelschrif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9E" w:rsidRP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  <w:r>
      <w:rPr>
        <w:sz w:val="20"/>
      </w:rPr>
      <w:tab/>
      <w:t xml:space="preserve">Seite </w:t>
    </w: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9572AC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von </w:t>
    </w:r>
    <w:r>
      <w:rPr>
        <w:sz w:val="20"/>
      </w:rPr>
      <w:fldChar w:fldCharType="begin"/>
    </w:r>
    <w:r>
      <w:rPr>
        <w:sz w:val="20"/>
      </w:rPr>
      <w:instrText xml:space="preserve"> NUMPAGES  \# "0" \* Arabic  \* MERGEFORMAT </w:instrText>
    </w:r>
    <w:r>
      <w:rPr>
        <w:sz w:val="20"/>
      </w:rPr>
      <w:fldChar w:fldCharType="separate"/>
    </w:r>
    <w:r w:rsidR="009572AC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743" w:rsidRDefault="002D4743" w:rsidP="00B41BC9">
      <w:r>
        <w:separator/>
      </w:r>
    </w:p>
  </w:footnote>
  <w:footnote w:type="continuationSeparator" w:id="0">
    <w:p w:rsidR="002D4743" w:rsidRDefault="002D4743" w:rsidP="00B4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BB6" w:rsidRPr="005D4BB6" w:rsidRDefault="005D4BB6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>
      <w:rPr>
        <w:sz w:val="28"/>
        <w:szCs w:val="28"/>
      </w:rPr>
      <w:t>4c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3E" w:rsidRPr="0066313E" w:rsidRDefault="0066313E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 w:rsidR="00633E05">
      <w:rPr>
        <w:sz w:val="28"/>
        <w:szCs w:val="28"/>
      </w:rPr>
      <w:t>blatt</w:t>
    </w:r>
    <w:r w:rsidRPr="0066313E">
      <w:rPr>
        <w:sz w:val="28"/>
        <w:szCs w:val="28"/>
      </w:rPr>
      <w:t xml:space="preserve"> </w:t>
    </w:r>
    <w:r w:rsidR="009B6604">
      <w:rPr>
        <w:sz w:val="28"/>
        <w:szCs w:val="28"/>
      </w:rPr>
      <w:t>4</w:t>
    </w:r>
    <w:r w:rsidR="004F3A6A">
      <w:rPr>
        <w:sz w:val="28"/>
        <w:szCs w:val="28"/>
      </w:rPr>
      <w:t>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6rqF9KxJc2DZGBrNDe1BA3xH8A=" w:salt="yD1FKr8+mKxFanRsFYSnWg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AF"/>
    <w:rsid w:val="00014E4D"/>
    <w:rsid w:val="0001773F"/>
    <w:rsid w:val="00023D0F"/>
    <w:rsid w:val="000363AD"/>
    <w:rsid w:val="000365ED"/>
    <w:rsid w:val="000421EE"/>
    <w:rsid w:val="0004248F"/>
    <w:rsid w:val="00045299"/>
    <w:rsid w:val="0004689D"/>
    <w:rsid w:val="00047D6C"/>
    <w:rsid w:val="00053D41"/>
    <w:rsid w:val="00054AB6"/>
    <w:rsid w:val="00062FD9"/>
    <w:rsid w:val="000806E5"/>
    <w:rsid w:val="00085D8C"/>
    <w:rsid w:val="00090164"/>
    <w:rsid w:val="00095EE9"/>
    <w:rsid w:val="00097F9E"/>
    <w:rsid w:val="000B3CC2"/>
    <w:rsid w:val="000C3526"/>
    <w:rsid w:val="000C6C94"/>
    <w:rsid w:val="000C7F1F"/>
    <w:rsid w:val="000D296F"/>
    <w:rsid w:val="000D3117"/>
    <w:rsid w:val="000F328A"/>
    <w:rsid w:val="001077AF"/>
    <w:rsid w:val="00110FFF"/>
    <w:rsid w:val="0012057E"/>
    <w:rsid w:val="001212A8"/>
    <w:rsid w:val="001223AF"/>
    <w:rsid w:val="001278DD"/>
    <w:rsid w:val="00133D20"/>
    <w:rsid w:val="001356A9"/>
    <w:rsid w:val="00137325"/>
    <w:rsid w:val="00140FF3"/>
    <w:rsid w:val="0014294B"/>
    <w:rsid w:val="00153252"/>
    <w:rsid w:val="001579E3"/>
    <w:rsid w:val="00163366"/>
    <w:rsid w:val="00181FC5"/>
    <w:rsid w:val="001A637E"/>
    <w:rsid w:val="001B2A45"/>
    <w:rsid w:val="001C3E2C"/>
    <w:rsid w:val="001C52C9"/>
    <w:rsid w:val="001C5710"/>
    <w:rsid w:val="001F1568"/>
    <w:rsid w:val="00204987"/>
    <w:rsid w:val="002179FC"/>
    <w:rsid w:val="0022598D"/>
    <w:rsid w:val="00247613"/>
    <w:rsid w:val="0025065E"/>
    <w:rsid w:val="0026210D"/>
    <w:rsid w:val="00262D6F"/>
    <w:rsid w:val="002651CA"/>
    <w:rsid w:val="002748E5"/>
    <w:rsid w:val="002750D1"/>
    <w:rsid w:val="002761D3"/>
    <w:rsid w:val="00284221"/>
    <w:rsid w:val="002874AD"/>
    <w:rsid w:val="002932D1"/>
    <w:rsid w:val="00294A62"/>
    <w:rsid w:val="002C2612"/>
    <w:rsid w:val="002D4743"/>
    <w:rsid w:val="002D7AD3"/>
    <w:rsid w:val="002F34E7"/>
    <w:rsid w:val="002F5AA1"/>
    <w:rsid w:val="0030649D"/>
    <w:rsid w:val="00310434"/>
    <w:rsid w:val="00311336"/>
    <w:rsid w:val="0031212D"/>
    <w:rsid w:val="00317110"/>
    <w:rsid w:val="003237A1"/>
    <w:rsid w:val="00330D7D"/>
    <w:rsid w:val="00331FB6"/>
    <w:rsid w:val="0033276F"/>
    <w:rsid w:val="00334D7F"/>
    <w:rsid w:val="0033770A"/>
    <w:rsid w:val="003423CD"/>
    <w:rsid w:val="00347672"/>
    <w:rsid w:val="00353E93"/>
    <w:rsid w:val="0035409A"/>
    <w:rsid w:val="00372166"/>
    <w:rsid w:val="00372867"/>
    <w:rsid w:val="00374ECE"/>
    <w:rsid w:val="0038065B"/>
    <w:rsid w:val="003922EE"/>
    <w:rsid w:val="00393461"/>
    <w:rsid w:val="003A3D74"/>
    <w:rsid w:val="003A5E9B"/>
    <w:rsid w:val="003A6213"/>
    <w:rsid w:val="003A67AF"/>
    <w:rsid w:val="00400E88"/>
    <w:rsid w:val="004051BA"/>
    <w:rsid w:val="00405E42"/>
    <w:rsid w:val="00411623"/>
    <w:rsid w:val="00413AFD"/>
    <w:rsid w:val="004155B8"/>
    <w:rsid w:val="00422836"/>
    <w:rsid w:val="00433822"/>
    <w:rsid w:val="0044493B"/>
    <w:rsid w:val="00447945"/>
    <w:rsid w:val="0046042E"/>
    <w:rsid w:val="004615D6"/>
    <w:rsid w:val="00464A7D"/>
    <w:rsid w:val="004676EF"/>
    <w:rsid w:val="00473165"/>
    <w:rsid w:val="00473F49"/>
    <w:rsid w:val="004A203A"/>
    <w:rsid w:val="004A340F"/>
    <w:rsid w:val="004B0207"/>
    <w:rsid w:val="004B028D"/>
    <w:rsid w:val="004C118C"/>
    <w:rsid w:val="004D576F"/>
    <w:rsid w:val="004D6ECC"/>
    <w:rsid w:val="004E78B8"/>
    <w:rsid w:val="004F3A6A"/>
    <w:rsid w:val="004F77D7"/>
    <w:rsid w:val="005067B1"/>
    <w:rsid w:val="00512BDB"/>
    <w:rsid w:val="00554323"/>
    <w:rsid w:val="005579CC"/>
    <w:rsid w:val="00560518"/>
    <w:rsid w:val="0056288F"/>
    <w:rsid w:val="00574B80"/>
    <w:rsid w:val="00580325"/>
    <w:rsid w:val="0058369F"/>
    <w:rsid w:val="005A116D"/>
    <w:rsid w:val="005B3DEE"/>
    <w:rsid w:val="005D4BB6"/>
    <w:rsid w:val="005D6228"/>
    <w:rsid w:val="005E4A43"/>
    <w:rsid w:val="005F429F"/>
    <w:rsid w:val="00604E10"/>
    <w:rsid w:val="00606142"/>
    <w:rsid w:val="00621A1B"/>
    <w:rsid w:val="0063069A"/>
    <w:rsid w:val="00633E05"/>
    <w:rsid w:val="00644ED0"/>
    <w:rsid w:val="006461CD"/>
    <w:rsid w:val="00653374"/>
    <w:rsid w:val="00662A0B"/>
    <w:rsid w:val="0066313E"/>
    <w:rsid w:val="006655B9"/>
    <w:rsid w:val="00670458"/>
    <w:rsid w:val="00674162"/>
    <w:rsid w:val="006766E8"/>
    <w:rsid w:val="00677633"/>
    <w:rsid w:val="006801C9"/>
    <w:rsid w:val="0068740F"/>
    <w:rsid w:val="00696FA9"/>
    <w:rsid w:val="006A457B"/>
    <w:rsid w:val="006A5B5F"/>
    <w:rsid w:val="006B00B1"/>
    <w:rsid w:val="006C4801"/>
    <w:rsid w:val="006D5CCD"/>
    <w:rsid w:val="006E08F9"/>
    <w:rsid w:val="006E1014"/>
    <w:rsid w:val="006E607D"/>
    <w:rsid w:val="006E6FDB"/>
    <w:rsid w:val="00720988"/>
    <w:rsid w:val="00736CDE"/>
    <w:rsid w:val="00743CE4"/>
    <w:rsid w:val="00766D60"/>
    <w:rsid w:val="00770040"/>
    <w:rsid w:val="007743EC"/>
    <w:rsid w:val="00775BF3"/>
    <w:rsid w:val="00780962"/>
    <w:rsid w:val="00782B0D"/>
    <w:rsid w:val="00784253"/>
    <w:rsid w:val="00784B54"/>
    <w:rsid w:val="0079613A"/>
    <w:rsid w:val="0079792B"/>
    <w:rsid w:val="007A08F7"/>
    <w:rsid w:val="007A3EF4"/>
    <w:rsid w:val="007B333B"/>
    <w:rsid w:val="007C288A"/>
    <w:rsid w:val="007C5D9D"/>
    <w:rsid w:val="007E038D"/>
    <w:rsid w:val="007F37E4"/>
    <w:rsid w:val="007F6487"/>
    <w:rsid w:val="00820CB7"/>
    <w:rsid w:val="008469AF"/>
    <w:rsid w:val="008471D7"/>
    <w:rsid w:val="008476F8"/>
    <w:rsid w:val="0087622F"/>
    <w:rsid w:val="00876CBA"/>
    <w:rsid w:val="008819F9"/>
    <w:rsid w:val="008A4C6A"/>
    <w:rsid w:val="008A555C"/>
    <w:rsid w:val="008A7764"/>
    <w:rsid w:val="008B4AF9"/>
    <w:rsid w:val="008C1E83"/>
    <w:rsid w:val="008C2D64"/>
    <w:rsid w:val="008C601C"/>
    <w:rsid w:val="008D3AA6"/>
    <w:rsid w:val="008F309A"/>
    <w:rsid w:val="008F78A8"/>
    <w:rsid w:val="00904669"/>
    <w:rsid w:val="009118CA"/>
    <w:rsid w:val="00911918"/>
    <w:rsid w:val="00911BE8"/>
    <w:rsid w:val="00916640"/>
    <w:rsid w:val="0092510E"/>
    <w:rsid w:val="00926352"/>
    <w:rsid w:val="009364F0"/>
    <w:rsid w:val="00936691"/>
    <w:rsid w:val="00937577"/>
    <w:rsid w:val="00942211"/>
    <w:rsid w:val="009572AC"/>
    <w:rsid w:val="00965615"/>
    <w:rsid w:val="00967BFD"/>
    <w:rsid w:val="00971121"/>
    <w:rsid w:val="00972061"/>
    <w:rsid w:val="009A2638"/>
    <w:rsid w:val="009A3326"/>
    <w:rsid w:val="009A3D00"/>
    <w:rsid w:val="009B3602"/>
    <w:rsid w:val="009B61FB"/>
    <w:rsid w:val="009B6604"/>
    <w:rsid w:val="009B68F5"/>
    <w:rsid w:val="009C222A"/>
    <w:rsid w:val="009E44F5"/>
    <w:rsid w:val="009F4A3B"/>
    <w:rsid w:val="00A043F2"/>
    <w:rsid w:val="00A17C04"/>
    <w:rsid w:val="00A21E1A"/>
    <w:rsid w:val="00A2311B"/>
    <w:rsid w:val="00A260B3"/>
    <w:rsid w:val="00A27C42"/>
    <w:rsid w:val="00A41A70"/>
    <w:rsid w:val="00A431F8"/>
    <w:rsid w:val="00A51ECD"/>
    <w:rsid w:val="00A62CF0"/>
    <w:rsid w:val="00A65845"/>
    <w:rsid w:val="00A665CA"/>
    <w:rsid w:val="00A972CE"/>
    <w:rsid w:val="00A97FAA"/>
    <w:rsid w:val="00AB01CD"/>
    <w:rsid w:val="00AC127C"/>
    <w:rsid w:val="00AE1F51"/>
    <w:rsid w:val="00AE6BF0"/>
    <w:rsid w:val="00AF355A"/>
    <w:rsid w:val="00B0153B"/>
    <w:rsid w:val="00B0596C"/>
    <w:rsid w:val="00B1605E"/>
    <w:rsid w:val="00B21367"/>
    <w:rsid w:val="00B22498"/>
    <w:rsid w:val="00B262C9"/>
    <w:rsid w:val="00B272A9"/>
    <w:rsid w:val="00B41BC9"/>
    <w:rsid w:val="00B4480E"/>
    <w:rsid w:val="00B46A08"/>
    <w:rsid w:val="00B63569"/>
    <w:rsid w:val="00B7224A"/>
    <w:rsid w:val="00B82E8F"/>
    <w:rsid w:val="00B961A9"/>
    <w:rsid w:val="00B96F33"/>
    <w:rsid w:val="00BA1D21"/>
    <w:rsid w:val="00BA44C8"/>
    <w:rsid w:val="00BD3CE6"/>
    <w:rsid w:val="00BE1CA9"/>
    <w:rsid w:val="00BF2353"/>
    <w:rsid w:val="00BF240A"/>
    <w:rsid w:val="00BF436C"/>
    <w:rsid w:val="00C24297"/>
    <w:rsid w:val="00C32C54"/>
    <w:rsid w:val="00C522FB"/>
    <w:rsid w:val="00C602B1"/>
    <w:rsid w:val="00C7501B"/>
    <w:rsid w:val="00C812D4"/>
    <w:rsid w:val="00C91F65"/>
    <w:rsid w:val="00CA2DAF"/>
    <w:rsid w:val="00CA69FB"/>
    <w:rsid w:val="00CD40BE"/>
    <w:rsid w:val="00CD46A0"/>
    <w:rsid w:val="00CD641B"/>
    <w:rsid w:val="00CF214D"/>
    <w:rsid w:val="00CF21D0"/>
    <w:rsid w:val="00CF7D9C"/>
    <w:rsid w:val="00D00B8A"/>
    <w:rsid w:val="00D011BC"/>
    <w:rsid w:val="00D06D49"/>
    <w:rsid w:val="00D12274"/>
    <w:rsid w:val="00D133A8"/>
    <w:rsid w:val="00D25AE7"/>
    <w:rsid w:val="00D419DF"/>
    <w:rsid w:val="00D46CC0"/>
    <w:rsid w:val="00D663F4"/>
    <w:rsid w:val="00D846B2"/>
    <w:rsid w:val="00D95CEA"/>
    <w:rsid w:val="00DA3B10"/>
    <w:rsid w:val="00DA4DD1"/>
    <w:rsid w:val="00DC3DAE"/>
    <w:rsid w:val="00DD67E6"/>
    <w:rsid w:val="00DE4A9A"/>
    <w:rsid w:val="00DF52F6"/>
    <w:rsid w:val="00DF5382"/>
    <w:rsid w:val="00E00F52"/>
    <w:rsid w:val="00E1228C"/>
    <w:rsid w:val="00E14491"/>
    <w:rsid w:val="00E1781B"/>
    <w:rsid w:val="00E21005"/>
    <w:rsid w:val="00E24DC3"/>
    <w:rsid w:val="00E31E70"/>
    <w:rsid w:val="00E42C39"/>
    <w:rsid w:val="00E53FA0"/>
    <w:rsid w:val="00E56973"/>
    <w:rsid w:val="00E62342"/>
    <w:rsid w:val="00E7169F"/>
    <w:rsid w:val="00E81C39"/>
    <w:rsid w:val="00E8270C"/>
    <w:rsid w:val="00E90820"/>
    <w:rsid w:val="00EA0EF0"/>
    <w:rsid w:val="00EB73B9"/>
    <w:rsid w:val="00EC0724"/>
    <w:rsid w:val="00EC4F20"/>
    <w:rsid w:val="00EC7EA0"/>
    <w:rsid w:val="00ED0093"/>
    <w:rsid w:val="00ED192B"/>
    <w:rsid w:val="00EE3D3E"/>
    <w:rsid w:val="00EE6CBD"/>
    <w:rsid w:val="00EF205F"/>
    <w:rsid w:val="00EF5ACB"/>
    <w:rsid w:val="00F20592"/>
    <w:rsid w:val="00F3002E"/>
    <w:rsid w:val="00F3630D"/>
    <w:rsid w:val="00F37BB3"/>
    <w:rsid w:val="00F45E28"/>
    <w:rsid w:val="00F70CE8"/>
    <w:rsid w:val="00F70E6C"/>
    <w:rsid w:val="00F741F1"/>
    <w:rsid w:val="00F840A6"/>
    <w:rsid w:val="00F9284D"/>
    <w:rsid w:val="00FA1C6B"/>
    <w:rsid w:val="00FB0D59"/>
    <w:rsid w:val="00FC0E83"/>
    <w:rsid w:val="00FC2BB6"/>
    <w:rsid w:val="00FC5536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77633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77633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677633"/>
    <w:pPr>
      <w:spacing w:before="3600"/>
    </w:pPr>
    <w:rPr>
      <w:b/>
    </w:rPr>
  </w:style>
  <w:style w:type="paragraph" w:styleId="Kopfzeile">
    <w:name w:val="header"/>
    <w:basedOn w:val="Standard"/>
    <w:rsid w:val="0067763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77633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677633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677633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677633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677633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677633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677633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677633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67763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77633"/>
    <w:rPr>
      <w:rFonts w:ascii="Tahoma" w:hAnsi="Tahoma" w:cs="Tahoma"/>
      <w:sz w:val="16"/>
      <w:szCs w:val="16"/>
    </w:rPr>
  </w:style>
  <w:style w:type="character" w:styleId="Fett">
    <w:name w:val="Strong"/>
    <w:qFormat/>
    <w:rsid w:val="00677633"/>
    <w:rPr>
      <w:rFonts w:ascii="Arial" w:hAnsi="Arial"/>
      <w:b/>
      <w:bCs/>
    </w:rPr>
  </w:style>
  <w:style w:type="character" w:styleId="Hervorhebung">
    <w:name w:val="Emphasis"/>
    <w:qFormat/>
    <w:rsid w:val="00677633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677633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677633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7763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677633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677633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677633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677633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77633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77633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677633"/>
    <w:pPr>
      <w:spacing w:before="3600"/>
    </w:pPr>
    <w:rPr>
      <w:b/>
    </w:rPr>
  </w:style>
  <w:style w:type="paragraph" w:styleId="Kopfzeile">
    <w:name w:val="header"/>
    <w:basedOn w:val="Standard"/>
    <w:rsid w:val="0067763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77633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677633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677633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677633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677633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677633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677633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677633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67763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77633"/>
    <w:rPr>
      <w:rFonts w:ascii="Tahoma" w:hAnsi="Tahoma" w:cs="Tahoma"/>
      <w:sz w:val="16"/>
      <w:szCs w:val="16"/>
    </w:rPr>
  </w:style>
  <w:style w:type="character" w:styleId="Fett">
    <w:name w:val="Strong"/>
    <w:qFormat/>
    <w:rsid w:val="00677633"/>
    <w:rPr>
      <w:rFonts w:ascii="Arial" w:hAnsi="Arial"/>
      <w:b/>
      <w:bCs/>
    </w:rPr>
  </w:style>
  <w:style w:type="character" w:styleId="Hervorhebung">
    <w:name w:val="Emphasis"/>
    <w:qFormat/>
    <w:rsid w:val="00677633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677633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677633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7763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677633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677633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677633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677633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chriftung">
    <w:name w:val="caption"/>
    <w:basedOn w:val="Standard"/>
    <w:next w:val="Standard"/>
    <w:unhideWhenUsed/>
    <w:qFormat/>
    <w:rsid w:val="000F328A"/>
    <w:pPr>
      <w:tabs>
        <w:tab w:val="left" w:pos="426"/>
        <w:tab w:val="left" w:pos="851"/>
        <w:tab w:val="left" w:pos="1276"/>
      </w:tabs>
      <w:spacing w:before="120" w:after="120" w:line="300" w:lineRule="atLeast"/>
    </w:pPr>
    <w:rPr>
      <w:rFonts w:cs="Times New Roman"/>
      <w:b/>
      <w:szCs w:val="20"/>
    </w:rPr>
  </w:style>
  <w:style w:type="character" w:customStyle="1" w:styleId="FulinksZchn">
    <w:name w:val="Fuß_links Zchn"/>
    <w:link w:val="Fulinks"/>
    <w:locked/>
    <w:rsid w:val="000F328A"/>
    <w:rPr>
      <w:rFonts w:ascii="Arial" w:hAnsi="Arial" w:cs="Arial"/>
      <w:color w:val="C00000"/>
      <w:sz w:val="18"/>
    </w:rPr>
  </w:style>
  <w:style w:type="paragraph" w:customStyle="1" w:styleId="Fulinks">
    <w:name w:val="Fuß_links"/>
    <w:basedOn w:val="Fuzeile"/>
    <w:link w:val="FulinksZchn"/>
    <w:qFormat/>
    <w:rsid w:val="000F328A"/>
    <w:pPr>
      <w:tabs>
        <w:tab w:val="clear" w:pos="4536"/>
        <w:tab w:val="clear" w:pos="9072"/>
        <w:tab w:val="left" w:pos="567"/>
        <w:tab w:val="center" w:pos="4252"/>
        <w:tab w:val="right" w:pos="7995"/>
      </w:tabs>
      <w:snapToGrid w:val="0"/>
      <w:spacing w:line="220" w:lineRule="exact"/>
      <w:jc w:val="left"/>
    </w:pPr>
    <w:rPr>
      <w:color w:val="C00000"/>
      <w:sz w:val="18"/>
      <w:szCs w:val="20"/>
    </w:rPr>
  </w:style>
  <w:style w:type="paragraph" w:customStyle="1" w:styleId="Liste1Folgezeile">
    <w:name w:val="Liste_1_Folgezeile"/>
    <w:basedOn w:val="Standard"/>
    <w:next w:val="Standard"/>
    <w:qFormat/>
    <w:rsid w:val="008D3AA6"/>
    <w:pPr>
      <w:tabs>
        <w:tab w:val="left" w:pos="567"/>
        <w:tab w:val="left" w:pos="851"/>
      </w:tabs>
      <w:spacing w:after="120" w:line="300" w:lineRule="atLeast"/>
      <w:ind w:left="567"/>
      <w:contextualSpacing/>
      <w:jc w:val="left"/>
    </w:pPr>
    <w:rPr>
      <w:rFonts w:cs="Times New Roman"/>
      <w:color w:val="C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5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usr_dot_2013\B_rief-BVT_2016_V0-7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C49D8-E3CE-40A9-A382-5CC2D389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B_rief-BVT_2016_V0-7.dot</Template>
  <TotalTime>0</TotalTime>
  <Pages>1</Pages>
  <Words>282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 Dokumenten Vorlage</vt:lpstr>
    </vt:vector>
  </TitlesOfParts>
  <Company>SPIEKERMANN AG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Dokumenten Vorlage</dc:title>
  <dc:subject>Vorlage</dc:subject>
  <dc:creator>Dr. Sievert</dc:creator>
  <cp:keywords>New Document</cp:keywords>
  <dc:description>Neue CI/CD Vorlage ab 17.01.2011</dc:description>
  <cp:lastModifiedBy>Dr. Sievert</cp:lastModifiedBy>
  <cp:revision>55</cp:revision>
  <cp:lastPrinted>2017-03-05T06:48:00Z</cp:lastPrinted>
  <dcterms:created xsi:type="dcterms:W3CDTF">2016-06-05T09:43:00Z</dcterms:created>
  <dcterms:modified xsi:type="dcterms:W3CDTF">2017-03-05T15:21:00Z</dcterms:modified>
  <cp:category>Datei 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936049611</vt:i4>
  </property>
</Properties>
</file>