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66313E" w:rsidRPr="00574B80" w:rsidTr="00F70E6C">
        <w:trPr>
          <w:trHeight w:val="273"/>
          <w:tblHeader/>
        </w:trPr>
        <w:tc>
          <w:tcPr>
            <w:tcW w:w="9180" w:type="dxa"/>
            <w:vMerge w:val="restart"/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t>Name bzw. Firmenbezeichnung des Bewerbers</w:t>
            </w:r>
          </w:p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66313E" w:rsidRPr="00574B80" w:rsidTr="00473165">
        <w:trPr>
          <w:trHeight w:val="293"/>
          <w:tblHeader/>
        </w:trPr>
        <w:tc>
          <w:tcPr>
            <w:tcW w:w="91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473165">
        <w:trPr>
          <w:trHeight w:val="270"/>
          <w:tblHeader/>
        </w:trPr>
        <w:tc>
          <w:tcPr>
            <w:tcW w:w="9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3165" w:rsidRPr="00574B80" w:rsidRDefault="00473165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F70E6C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Pr="00574B80" w:rsidRDefault="001077AF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</w:p>
          <w:p w:rsidR="008D3AA6" w:rsidRPr="00574B80" w:rsidRDefault="008D3AA6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  <w:r w:rsidRPr="00574B80">
              <w:rPr>
                <w:b/>
                <w:szCs w:val="22"/>
              </w:rPr>
              <w:t xml:space="preserve">Referenzprojekte für die </w:t>
            </w:r>
            <w:r w:rsidR="00054AB6" w:rsidRPr="00054AB6">
              <w:rPr>
                <w:b/>
                <w:szCs w:val="22"/>
              </w:rPr>
              <w:t>Umsetzung eines RBL / ITCS</w:t>
            </w:r>
          </w:p>
          <w:p w:rsidR="001077AF" w:rsidRPr="00574B80" w:rsidRDefault="001077AF" w:rsidP="00054AB6">
            <w:pPr>
              <w:spacing w:before="20" w:after="20"/>
              <w:jc w:val="center"/>
              <w:rPr>
                <w:b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AB6" w:rsidRPr="00054AB6" w:rsidRDefault="00054AB6" w:rsidP="00054AB6">
            <w:pPr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t>Nachweis über die verantwortliche Umset</w:t>
            </w:r>
            <w:r>
              <w:rPr>
                <w:rFonts w:eastAsia="Calibri"/>
                <w:szCs w:val="22"/>
              </w:rPr>
              <w:t>zung einer Rechnergesteuerte</w:t>
            </w:r>
            <w:r w:rsidR="002D660A">
              <w:rPr>
                <w:rFonts w:eastAsia="Calibri"/>
                <w:szCs w:val="22"/>
              </w:rPr>
              <w:t>n</w:t>
            </w:r>
            <w:r>
              <w:rPr>
                <w:rFonts w:eastAsia="Calibri"/>
                <w:szCs w:val="22"/>
              </w:rPr>
              <w:t xml:space="preserve"> Be</w:t>
            </w:r>
            <w:r w:rsidRPr="00054AB6">
              <w:rPr>
                <w:rFonts w:eastAsia="Calibri"/>
                <w:szCs w:val="22"/>
              </w:rPr>
              <w:t xml:space="preserve">triebsleitstelle (RBL/ITCS) unter Nutzung des öffentlichen Mobilfunks (GSM) </w:t>
            </w:r>
            <w:r w:rsidR="00012625">
              <w:rPr>
                <w:rFonts w:eastAsia="Calibri"/>
                <w:szCs w:val="22"/>
              </w:rPr>
              <w:t>zur Sprach- und Datenübe</w:t>
            </w:r>
            <w:r w:rsidR="00012625">
              <w:rPr>
                <w:rFonts w:eastAsia="Calibri"/>
                <w:szCs w:val="22"/>
              </w:rPr>
              <w:t>r</w:t>
            </w:r>
            <w:r w:rsidR="00012625">
              <w:rPr>
                <w:rFonts w:eastAsia="Calibri"/>
                <w:szCs w:val="22"/>
              </w:rPr>
              <w:t xml:space="preserve">tragung </w:t>
            </w:r>
            <w:r w:rsidRPr="00054AB6">
              <w:rPr>
                <w:rFonts w:eastAsia="Calibri"/>
                <w:szCs w:val="22"/>
              </w:rPr>
              <w:t xml:space="preserve">mit insgesamt mindestens </w:t>
            </w:r>
            <w:r w:rsidR="001E0B7E">
              <w:rPr>
                <w:rFonts w:eastAsia="Calibri"/>
                <w:szCs w:val="22"/>
              </w:rPr>
              <w:t>150</w:t>
            </w:r>
            <w:r w:rsidRPr="00054AB6">
              <w:rPr>
                <w:rFonts w:eastAsia="Calibri"/>
                <w:szCs w:val="22"/>
              </w:rPr>
              <w:t xml:space="preserve"> ausgerüsteten Fahrzeugen. Die </w:t>
            </w:r>
            <w:r w:rsidR="002D660A">
              <w:rPr>
                <w:rFonts w:eastAsia="Calibri"/>
                <w:szCs w:val="22"/>
              </w:rPr>
              <w:t>L</w:t>
            </w:r>
            <w:r w:rsidRPr="00054AB6">
              <w:rPr>
                <w:rFonts w:eastAsia="Calibri"/>
                <w:szCs w:val="22"/>
              </w:rPr>
              <w:t>eitstelle umfasst die Funktionen der Standortverfolgung von Fahrzeugen auf Basis GPS, dispositive Eingri</w:t>
            </w:r>
            <w:r w:rsidRPr="00054AB6">
              <w:rPr>
                <w:rFonts w:eastAsia="Calibri"/>
                <w:szCs w:val="22"/>
              </w:rPr>
              <w:t>f</w:t>
            </w:r>
            <w:r w:rsidRPr="00054AB6">
              <w:rPr>
                <w:rFonts w:eastAsia="Calibri"/>
                <w:szCs w:val="22"/>
              </w:rPr>
              <w:t>fe, Darstel</w:t>
            </w:r>
            <w:r w:rsidR="002D660A">
              <w:rPr>
                <w:rFonts w:eastAsia="Calibri"/>
                <w:szCs w:val="22"/>
              </w:rPr>
              <w:t xml:space="preserve">lung auf einem </w:t>
            </w:r>
            <w:r w:rsidRPr="00054AB6">
              <w:rPr>
                <w:rFonts w:eastAsia="Calibri"/>
                <w:szCs w:val="22"/>
              </w:rPr>
              <w:t>geogra</w:t>
            </w:r>
            <w:r>
              <w:rPr>
                <w:rFonts w:eastAsia="Calibri"/>
                <w:szCs w:val="22"/>
              </w:rPr>
              <w:t>fischen Informationssys</w:t>
            </w:r>
            <w:r w:rsidRPr="00054AB6">
              <w:rPr>
                <w:rFonts w:eastAsia="Calibri"/>
                <w:szCs w:val="22"/>
              </w:rPr>
              <w:t>tem</w:t>
            </w:r>
            <w:r w:rsidR="00673857">
              <w:rPr>
                <w:rFonts w:eastAsia="Calibri"/>
                <w:szCs w:val="22"/>
              </w:rPr>
              <w:t>, Ansteuerung von Lichtsigna</w:t>
            </w:r>
            <w:r w:rsidR="00673857">
              <w:rPr>
                <w:rFonts w:eastAsia="Calibri"/>
                <w:szCs w:val="22"/>
              </w:rPr>
              <w:t>l</w:t>
            </w:r>
            <w:r w:rsidR="00673857">
              <w:rPr>
                <w:rFonts w:eastAsia="Calibri"/>
                <w:szCs w:val="22"/>
              </w:rPr>
              <w:t xml:space="preserve">anlagen </w:t>
            </w:r>
            <w:r w:rsidRPr="00054AB6">
              <w:rPr>
                <w:rFonts w:eastAsia="Calibri"/>
                <w:szCs w:val="22"/>
              </w:rPr>
              <w:t xml:space="preserve">sowie die Aufbereitung und Übertragung von Istdaten </w:t>
            </w:r>
            <w:r w:rsidR="00012625">
              <w:rPr>
                <w:rFonts w:eastAsia="Calibri"/>
                <w:szCs w:val="22"/>
              </w:rPr>
              <w:t>auf Basis einer Schnittste</w:t>
            </w:r>
            <w:r w:rsidR="00012625">
              <w:rPr>
                <w:rFonts w:eastAsia="Calibri"/>
                <w:szCs w:val="22"/>
              </w:rPr>
              <w:t>l</w:t>
            </w:r>
            <w:r w:rsidR="00012625">
              <w:rPr>
                <w:rFonts w:eastAsia="Calibri"/>
                <w:szCs w:val="22"/>
              </w:rPr>
              <w:t xml:space="preserve">le </w:t>
            </w:r>
            <w:r w:rsidR="002D660A">
              <w:rPr>
                <w:rFonts w:eastAsia="Calibri"/>
                <w:szCs w:val="22"/>
              </w:rPr>
              <w:t>gemäß VD</w:t>
            </w:r>
            <w:r w:rsidRPr="00054AB6">
              <w:rPr>
                <w:rFonts w:eastAsia="Calibri"/>
                <w:szCs w:val="22"/>
              </w:rPr>
              <w:t xml:space="preserve">V-Schrift 453/454, hier mindestens </w:t>
            </w:r>
            <w:r w:rsidR="00673857">
              <w:rPr>
                <w:rFonts w:eastAsia="Calibri"/>
                <w:szCs w:val="22"/>
              </w:rPr>
              <w:t xml:space="preserve">einer </w:t>
            </w:r>
            <w:r w:rsidRPr="00054AB6">
              <w:rPr>
                <w:rFonts w:eastAsia="Calibri"/>
                <w:szCs w:val="22"/>
              </w:rPr>
              <w:t xml:space="preserve">der Dienste DFI, ANS, AUS. </w:t>
            </w:r>
          </w:p>
          <w:p w:rsidR="00054AB6" w:rsidRPr="00054AB6" w:rsidRDefault="00054AB6" w:rsidP="00054AB6">
            <w:pPr>
              <w:spacing w:before="20" w:after="20"/>
              <w:rPr>
                <w:rFonts w:eastAsia="Calibri"/>
                <w:szCs w:val="22"/>
              </w:rPr>
            </w:pPr>
          </w:p>
          <w:p w:rsidR="00054AB6" w:rsidRPr="00054AB6" w:rsidRDefault="00054AB6" w:rsidP="00054AB6">
            <w:pPr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t>Obligatorisch: 3 Referenzen</w:t>
            </w:r>
          </w:p>
          <w:p w:rsidR="00054AB6" w:rsidRPr="00054AB6" w:rsidRDefault="00054AB6" w:rsidP="00054AB6">
            <w:pPr>
              <w:spacing w:before="20" w:after="20"/>
              <w:rPr>
                <w:rFonts w:eastAsia="Calibri"/>
                <w:szCs w:val="22"/>
                <w:u w:val="single"/>
              </w:rPr>
            </w:pPr>
            <w:r w:rsidRPr="00054AB6">
              <w:rPr>
                <w:rFonts w:eastAsia="Calibri"/>
                <w:szCs w:val="22"/>
                <w:u w:val="single"/>
              </w:rPr>
              <w:t xml:space="preserve">Bewertung: </w:t>
            </w:r>
          </w:p>
          <w:p w:rsidR="00054AB6" w:rsidRPr="00054AB6" w:rsidRDefault="00054AB6" w:rsidP="00054AB6">
            <w:pPr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t>1 Punkt: 3 bis 6 Referenzen</w:t>
            </w:r>
          </w:p>
          <w:p w:rsidR="008D3AA6" w:rsidRPr="000C3526" w:rsidRDefault="00054AB6" w:rsidP="00054AB6">
            <w:pPr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t>2 Punkte: mehr als 6 Referenzen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Auftragnehmer:</w:t>
            </w:r>
          </w:p>
        </w:tc>
      </w:tr>
      <w:tr w:rsidR="004B6E70" w:rsidRPr="004B6E70" w:rsidTr="0086775D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6E70" w:rsidRPr="004B6E70" w:rsidRDefault="004B6E70" w:rsidP="004B6E70">
            <w:r w:rsidRPr="004B6E70">
              <w:t xml:space="preserve">Firmenname (Auftragnehmer): </w:t>
            </w:r>
            <w:r w:rsidRPr="004B6E70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4B6E70">
              <w:instrText xml:space="preserve"> FORMTEXT </w:instrText>
            </w:r>
            <w:r w:rsidRPr="004B6E70">
              <w:fldChar w:fldCharType="separate"/>
            </w:r>
            <w:bookmarkStart w:id="0" w:name="_GoBack"/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bookmarkEnd w:id="0"/>
            <w:r w:rsidRPr="004B6E70">
              <w:fldChar w:fldCharType="end"/>
            </w:r>
          </w:p>
        </w:tc>
      </w:tr>
      <w:tr w:rsidR="004B6E70" w:rsidRPr="004B6E70" w:rsidTr="0086775D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6E70" w:rsidRPr="004B6E70" w:rsidRDefault="004B6E70" w:rsidP="004B6E70">
            <w:r w:rsidRPr="004B6E70">
              <w:t xml:space="preserve">Bezeichnung des Referenzprojekts: </w:t>
            </w:r>
            <w:r w:rsidRPr="004B6E70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4B6E70">
              <w:instrText xml:space="preserve"> FORMTEXT </w:instrText>
            </w:r>
            <w:r w:rsidRPr="004B6E70">
              <w:fldChar w:fldCharType="separate"/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fldChar w:fldCharType="end"/>
            </w:r>
          </w:p>
        </w:tc>
      </w:tr>
      <w:tr w:rsidR="004B6E70" w:rsidRPr="004B6E70" w:rsidTr="0086775D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E70" w:rsidRPr="004B6E70" w:rsidRDefault="004B6E70" w:rsidP="00686838">
            <w:r w:rsidRPr="004B6E70">
              <w:t>Vertragliche Bindung zum Auftrag (</w:t>
            </w:r>
            <w:r w:rsidR="00BD6623">
              <w:t>A</w:t>
            </w:r>
            <w:r w:rsidRPr="004B6E70">
              <w:t xml:space="preserve">uftragnehmer, ARGE-Partner, Nachunternehmer): </w:t>
            </w:r>
            <w:r w:rsidRPr="004B6E70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4B6E70">
              <w:instrText xml:space="preserve"> FORMTEXT </w:instrText>
            </w:r>
            <w:r w:rsidRPr="004B6E70">
              <w:fldChar w:fldCharType="separate"/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rPr>
                <w:noProof/>
              </w:rPr>
              <w:t> </w:t>
            </w:r>
            <w:r w:rsidRPr="004B6E70"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4AB6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szCs w:val="22"/>
              </w:rPr>
            </w:pPr>
            <w:r w:rsidRPr="00574B80">
              <w:rPr>
                <w:rFonts w:eastAsia="Calibri"/>
                <w:noProof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szCs w:val="22"/>
              </w:rPr>
            </w:r>
            <w:r w:rsidRPr="00574B80">
              <w:rPr>
                <w:rFonts w:eastAsia="Calibri"/>
                <w:noProof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szCs w:val="22"/>
              </w:rPr>
              <w:tab/>
            </w:r>
            <w:r w:rsidR="00054AB6" w:rsidRPr="00054AB6">
              <w:rPr>
                <w:rFonts w:eastAsia="Calibri"/>
                <w:noProof/>
                <w:szCs w:val="22"/>
              </w:rPr>
              <w:t>Das Projekt ist im produktiven Einsatz.</w:t>
            </w:r>
          </w:p>
          <w:p w:rsidR="008D3AA6" w:rsidRPr="00574B80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color w:val="000000"/>
                <w:szCs w:val="22"/>
              </w:rPr>
            </w:pP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color w:val="000000"/>
                <w:szCs w:val="22"/>
              </w:rPr>
              <w:tab/>
              <w:t>Die Auftragserteilung liegt nicht vor dem 01.01.12.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Auftraggeber: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Name und Adresse: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Ansprechpartner: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Telefon: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E-Mail: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="00187FDF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3A3D74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3D74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Projekt:</w:t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Beschreibung der beauftragten Leistung: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Umfang der Eigenleistung</w:t>
            </w:r>
            <w:r w:rsidR="00423BE2">
              <w:rPr>
                <w:rFonts w:eastAsia="Calibri"/>
                <w:szCs w:val="22"/>
              </w:rPr>
              <w:t>* (siehe Fußnote)</w:t>
            </w:r>
            <w:r w:rsidRPr="00574B80">
              <w:rPr>
                <w:rFonts w:eastAsia="Calibri"/>
                <w:szCs w:val="22"/>
              </w:rPr>
              <w:t xml:space="preserve">: 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Umfang </w:t>
            </w:r>
            <w:r>
              <w:rPr>
                <w:rFonts w:eastAsia="Calibri"/>
                <w:szCs w:val="22"/>
              </w:rPr>
              <w:t xml:space="preserve">der </w:t>
            </w:r>
            <w:r w:rsidR="00686838">
              <w:rPr>
                <w:rFonts w:eastAsia="Calibri"/>
                <w:szCs w:val="22"/>
              </w:rPr>
              <w:t xml:space="preserve">durch </w:t>
            </w:r>
            <w:r w:rsidRPr="00574B80">
              <w:rPr>
                <w:rFonts w:eastAsia="Calibri"/>
                <w:szCs w:val="22"/>
              </w:rPr>
              <w:t>Nachunternehmer oder Kooperationspartner</w:t>
            </w:r>
            <w:r>
              <w:rPr>
                <w:rFonts w:eastAsia="Calibri"/>
                <w:szCs w:val="22"/>
              </w:rPr>
              <w:t xml:space="preserve"> erbrachten Leistung</w:t>
            </w:r>
            <w:r w:rsidRPr="00574B80">
              <w:rPr>
                <w:rFonts w:eastAsia="Calibri"/>
                <w:szCs w:val="22"/>
              </w:rPr>
              <w:t>: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Mengengerüst:</w:t>
            </w:r>
          </w:p>
          <w:p w:rsidR="00793106" w:rsidRDefault="00793106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673857" w:rsidRDefault="00054AB6" w:rsidP="00673857">
            <w:pPr>
              <w:tabs>
                <w:tab w:val="left" w:pos="709"/>
                <w:tab w:val="left" w:pos="3969"/>
                <w:tab w:val="left" w:pos="5310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8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1"/>
            <w:r w:rsidRPr="00054AB6">
              <w:rPr>
                <w:rFonts w:eastAsia="Calibri"/>
                <w:szCs w:val="22"/>
              </w:rPr>
              <w:tab/>
              <w:t xml:space="preserve">Funksystem: 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673857" w:rsidRPr="00EC033B" w:rsidRDefault="00673857" w:rsidP="00673857">
            <w:pPr>
              <w:tabs>
                <w:tab w:val="left" w:pos="709"/>
                <w:tab w:val="left" w:pos="3969"/>
                <w:tab w:val="left" w:pos="5310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>Umfang der LSA-Anforderung: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054AB6" w:rsidRPr="00054AB6" w:rsidRDefault="00054AB6" w:rsidP="00BD1546">
            <w:pPr>
              <w:tabs>
                <w:tab w:val="left" w:pos="709"/>
                <w:tab w:val="left" w:pos="3969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9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2"/>
            <w:r w:rsidRPr="00054AB6">
              <w:rPr>
                <w:rFonts w:eastAsia="Calibri"/>
                <w:szCs w:val="22"/>
              </w:rPr>
              <w:tab/>
              <w:t xml:space="preserve">Anzahl der Fahrzeuge: 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054AB6" w:rsidRPr="00054AB6" w:rsidRDefault="00054AB6" w:rsidP="00BD1546">
            <w:pPr>
              <w:tabs>
                <w:tab w:val="left" w:pos="709"/>
                <w:tab w:val="left" w:pos="3969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0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3"/>
            <w:r w:rsidRPr="00054AB6">
              <w:rPr>
                <w:rFonts w:eastAsia="Calibri"/>
                <w:szCs w:val="22"/>
              </w:rPr>
              <w:tab/>
              <w:t>Art der Standortverfolgung: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054AB6" w:rsidRPr="00054AB6" w:rsidRDefault="00054AB6" w:rsidP="00BD1546">
            <w:pPr>
              <w:tabs>
                <w:tab w:val="left" w:pos="709"/>
                <w:tab w:val="left" w:pos="3969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1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4"/>
            <w:r w:rsidR="00432AE2">
              <w:rPr>
                <w:rFonts w:eastAsia="Calibri"/>
                <w:szCs w:val="22"/>
              </w:rPr>
              <w:tab/>
              <w:t>Umfang dispositive</w:t>
            </w:r>
            <w:r w:rsidRPr="00054AB6">
              <w:rPr>
                <w:rFonts w:eastAsia="Calibri"/>
                <w:szCs w:val="22"/>
              </w:rPr>
              <w:t xml:space="preserve"> Eingriffe: 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3A3D74" w:rsidRDefault="00054AB6" w:rsidP="00BD1546">
            <w:pPr>
              <w:tabs>
                <w:tab w:val="left" w:pos="709"/>
                <w:tab w:val="left" w:pos="3969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2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5"/>
            <w:r w:rsidRPr="00054AB6">
              <w:rPr>
                <w:rFonts w:eastAsia="Calibri"/>
                <w:szCs w:val="22"/>
              </w:rPr>
              <w:tab/>
              <w:t xml:space="preserve">Umfang GIS: 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054AB6" w:rsidRPr="00574B80" w:rsidRDefault="00054AB6" w:rsidP="00BD1546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t>Schnittstelle</w:t>
            </w:r>
            <w:r>
              <w:rPr>
                <w:rFonts w:eastAsia="Calibri"/>
                <w:szCs w:val="22"/>
              </w:rPr>
              <w:t xml:space="preserve"> realisiert </w:t>
            </w:r>
            <w:r w:rsidR="00432AE2">
              <w:rPr>
                <w:rFonts w:eastAsia="Calibri"/>
                <w:szCs w:val="22"/>
              </w:rPr>
              <w:t xml:space="preserve">gemäß </w:t>
            </w:r>
            <w:r>
              <w:rPr>
                <w:rFonts w:eastAsia="Calibri"/>
                <w:szCs w:val="22"/>
              </w:rPr>
              <w:tab/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>
              <w:rPr>
                <w:rFonts w:eastAsia="Calibri"/>
                <w:noProof/>
                <w:color w:val="000000"/>
                <w:szCs w:val="22"/>
              </w:rPr>
              <w:t xml:space="preserve"> </w:t>
            </w:r>
            <w:r w:rsidRPr="00054AB6">
              <w:rPr>
                <w:rFonts w:eastAsia="Calibri"/>
                <w:szCs w:val="22"/>
              </w:rPr>
              <w:t>Dienst DFI</w:t>
            </w:r>
            <w:r w:rsidR="00432AE2">
              <w:rPr>
                <w:rFonts w:eastAsia="Calibri"/>
                <w:szCs w:val="22"/>
              </w:rPr>
              <w:t xml:space="preserve">, </w:t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>
              <w:rPr>
                <w:rFonts w:eastAsia="Calibri"/>
                <w:noProof/>
                <w:color w:val="000000"/>
                <w:szCs w:val="22"/>
              </w:rPr>
              <w:t xml:space="preserve"> </w:t>
            </w:r>
            <w:r w:rsidRPr="00054AB6">
              <w:rPr>
                <w:rFonts w:eastAsia="Calibri"/>
                <w:szCs w:val="22"/>
              </w:rPr>
              <w:t>Dienst ANS</w:t>
            </w:r>
            <w:r w:rsidR="00432AE2">
              <w:rPr>
                <w:rFonts w:eastAsia="Calibri"/>
                <w:szCs w:val="22"/>
              </w:rPr>
              <w:t xml:space="preserve">, </w:t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>
              <w:rPr>
                <w:rFonts w:eastAsia="Calibri"/>
              </w:rPr>
              <w:t xml:space="preserve"> </w:t>
            </w:r>
            <w:r w:rsidRPr="00054AB6">
              <w:rPr>
                <w:rFonts w:eastAsia="Calibri"/>
                <w:szCs w:val="22"/>
              </w:rPr>
              <w:t>Dienst AUS</w:t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432AE2">
            <w:pPr>
              <w:tabs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Auftragswert (netto</w:t>
            </w:r>
            <w:r w:rsidR="00432AE2">
              <w:rPr>
                <w:rFonts w:eastAsia="Calibri"/>
                <w:szCs w:val="22"/>
              </w:rPr>
              <w:t>, T€</w:t>
            </w:r>
            <w:r w:rsidRPr="00574B80">
              <w:rPr>
                <w:rFonts w:eastAsia="Calibri"/>
                <w:szCs w:val="22"/>
              </w:rPr>
              <w:t xml:space="preserve">): </w:t>
            </w:r>
            <w:r w:rsidR="00054AB6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Auftragsdatum: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Produktivsetzung: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Abnahme: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74" w:rsidRPr="00574B80" w:rsidRDefault="00BE1CA9" w:rsidP="00BE1CA9">
            <w:pPr>
              <w:spacing w:before="2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lastRenderedPageBreak/>
              <w:t xml:space="preserve">Weitere Leistungsmerkmale (optional):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="00187FDF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</w:tbl>
    <w:p w:rsidR="00423BE2" w:rsidRDefault="00423BE2" w:rsidP="00423BE2">
      <w:pPr>
        <w:spacing w:before="20" w:after="20"/>
        <w:rPr>
          <w:sz w:val="18"/>
          <w:szCs w:val="18"/>
        </w:rPr>
      </w:pPr>
      <w:r>
        <w:rPr>
          <w:rFonts w:eastAsia="Calibri"/>
          <w:sz w:val="18"/>
          <w:szCs w:val="18"/>
        </w:rPr>
        <w:t xml:space="preserve">* Stichwortartige Benennung des mit eigenem Personal ausgeführten maßgeblichen Leistungsumfangs, </w:t>
      </w:r>
      <w:r w:rsidR="00BD6623">
        <w:rPr>
          <w:rFonts w:eastAsia="Calibri"/>
          <w:sz w:val="18"/>
          <w:szCs w:val="18"/>
        </w:rPr>
        <w:t>gegebene</w:t>
      </w:r>
      <w:r w:rsidR="00BD6623">
        <w:rPr>
          <w:rFonts w:eastAsia="Calibri"/>
          <w:sz w:val="18"/>
          <w:szCs w:val="18"/>
        </w:rPr>
        <w:t>n</w:t>
      </w:r>
      <w:r w:rsidR="00BD6623">
        <w:rPr>
          <w:rFonts w:eastAsia="Calibri"/>
          <w:sz w:val="18"/>
          <w:szCs w:val="18"/>
        </w:rPr>
        <w:t xml:space="preserve">falls </w:t>
      </w:r>
      <w:r>
        <w:rPr>
          <w:rFonts w:eastAsia="Calibri"/>
          <w:sz w:val="18"/>
          <w:szCs w:val="18"/>
        </w:rPr>
        <w:t>Beschreibung der besonderen technischen oder gerätespezifischen Anforderungen.</w:t>
      </w:r>
    </w:p>
    <w:p w:rsidR="003A3D74" w:rsidRPr="00574B80" w:rsidRDefault="003A3D74" w:rsidP="00054AB6">
      <w:pPr>
        <w:spacing w:before="20" w:after="20"/>
        <w:rPr>
          <w:szCs w:val="22"/>
        </w:rPr>
      </w:pPr>
    </w:p>
    <w:p w:rsidR="001077AF" w:rsidRPr="00574B80" w:rsidRDefault="00B961A9" w:rsidP="00054AB6">
      <w:pPr>
        <w:spacing w:before="20" w:after="20"/>
        <w:rPr>
          <w:szCs w:val="22"/>
        </w:rPr>
      </w:pPr>
      <w:r w:rsidRPr="00574B80">
        <w:rPr>
          <w:szCs w:val="22"/>
        </w:rPr>
        <w:t>Die Richtigkeit der Angaben wird im Formblatt 3 durch Unterschrift bestätigt.</w:t>
      </w:r>
    </w:p>
    <w:sectPr w:rsidR="001077AF" w:rsidRPr="00574B80" w:rsidSect="00686838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81" w:rsidRDefault="00A51081" w:rsidP="00B41BC9">
      <w:r>
        <w:separator/>
      </w:r>
    </w:p>
  </w:endnote>
  <w:endnote w:type="continuationSeparator" w:id="0">
    <w:p w:rsidR="00A51081" w:rsidRDefault="00A51081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P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012625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012625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81" w:rsidRDefault="00A51081" w:rsidP="00B41BC9">
      <w:r>
        <w:separator/>
      </w:r>
    </w:p>
  </w:footnote>
  <w:footnote w:type="continuationSeparator" w:id="0">
    <w:p w:rsidR="00A51081" w:rsidRDefault="00A51081" w:rsidP="00B4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8A6" w:rsidRPr="0066313E" w:rsidRDefault="004B78A6" w:rsidP="004B78A6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>
      <w:rPr>
        <w:sz w:val="28"/>
        <w:szCs w:val="28"/>
      </w:rPr>
      <w:t>4b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3E" w:rsidRPr="0066313E" w:rsidRDefault="0066313E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 w:rsidR="00633E05"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 w:rsidR="009B6604">
      <w:rPr>
        <w:sz w:val="28"/>
        <w:szCs w:val="28"/>
      </w:rPr>
      <w:t>4</w:t>
    </w:r>
    <w:r w:rsidR="00054AB6">
      <w:rPr>
        <w:sz w:val="28"/>
        <w:szCs w:val="28"/>
      </w:rPr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s4A/YvrbtUcSIXQwcfA8gHklKzM=" w:salt="D9MoLoa+QDwZSXyVjqKNHw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2625"/>
    <w:rsid w:val="00014E4D"/>
    <w:rsid w:val="00023D0F"/>
    <w:rsid w:val="000363AD"/>
    <w:rsid w:val="000365ED"/>
    <w:rsid w:val="000421EE"/>
    <w:rsid w:val="00045299"/>
    <w:rsid w:val="0004689D"/>
    <w:rsid w:val="00047D6C"/>
    <w:rsid w:val="00053D41"/>
    <w:rsid w:val="00054AB6"/>
    <w:rsid w:val="00062FD9"/>
    <w:rsid w:val="000806E5"/>
    <w:rsid w:val="00085D8C"/>
    <w:rsid w:val="00090164"/>
    <w:rsid w:val="0009579A"/>
    <w:rsid w:val="00095EE9"/>
    <w:rsid w:val="00097F9E"/>
    <w:rsid w:val="000B3CC2"/>
    <w:rsid w:val="000C3526"/>
    <w:rsid w:val="000C6C94"/>
    <w:rsid w:val="000C7F1F"/>
    <w:rsid w:val="000D296F"/>
    <w:rsid w:val="000D3117"/>
    <w:rsid w:val="000F328A"/>
    <w:rsid w:val="001077AF"/>
    <w:rsid w:val="00110FFF"/>
    <w:rsid w:val="001212A8"/>
    <w:rsid w:val="001223AF"/>
    <w:rsid w:val="001278DD"/>
    <w:rsid w:val="00133D20"/>
    <w:rsid w:val="001356A9"/>
    <w:rsid w:val="00135D9C"/>
    <w:rsid w:val="00137325"/>
    <w:rsid w:val="00140FF3"/>
    <w:rsid w:val="0014294B"/>
    <w:rsid w:val="00153252"/>
    <w:rsid w:val="001579E3"/>
    <w:rsid w:val="00163366"/>
    <w:rsid w:val="00181FC5"/>
    <w:rsid w:val="00187FDF"/>
    <w:rsid w:val="001A637E"/>
    <w:rsid w:val="001B2A45"/>
    <w:rsid w:val="001C3E2C"/>
    <w:rsid w:val="001C52C9"/>
    <w:rsid w:val="001C5710"/>
    <w:rsid w:val="001E0B7E"/>
    <w:rsid w:val="001F1568"/>
    <w:rsid w:val="00204987"/>
    <w:rsid w:val="002111B8"/>
    <w:rsid w:val="002179FC"/>
    <w:rsid w:val="0022598D"/>
    <w:rsid w:val="00247613"/>
    <w:rsid w:val="0025065E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C2612"/>
    <w:rsid w:val="002D660A"/>
    <w:rsid w:val="002D7AD3"/>
    <w:rsid w:val="002F34E7"/>
    <w:rsid w:val="002F5AA1"/>
    <w:rsid w:val="0030649D"/>
    <w:rsid w:val="00310434"/>
    <w:rsid w:val="0031212D"/>
    <w:rsid w:val="003237A1"/>
    <w:rsid w:val="00330D7D"/>
    <w:rsid w:val="00331FB6"/>
    <w:rsid w:val="0033276F"/>
    <w:rsid w:val="0033770A"/>
    <w:rsid w:val="00341FFF"/>
    <w:rsid w:val="003423CD"/>
    <w:rsid w:val="00347672"/>
    <w:rsid w:val="00353E93"/>
    <w:rsid w:val="0035409A"/>
    <w:rsid w:val="00372166"/>
    <w:rsid w:val="00372867"/>
    <w:rsid w:val="00374ECE"/>
    <w:rsid w:val="0038065B"/>
    <w:rsid w:val="003922EE"/>
    <w:rsid w:val="003A3D74"/>
    <w:rsid w:val="003A5E9B"/>
    <w:rsid w:val="003A6213"/>
    <w:rsid w:val="003A67AF"/>
    <w:rsid w:val="00400E88"/>
    <w:rsid w:val="004051BA"/>
    <w:rsid w:val="00411623"/>
    <w:rsid w:val="00413AFD"/>
    <w:rsid w:val="004155B8"/>
    <w:rsid w:val="00422836"/>
    <w:rsid w:val="00423BE2"/>
    <w:rsid w:val="00432AE2"/>
    <w:rsid w:val="00433822"/>
    <w:rsid w:val="0044493B"/>
    <w:rsid w:val="00447945"/>
    <w:rsid w:val="0046042E"/>
    <w:rsid w:val="004615D6"/>
    <w:rsid w:val="00464A7D"/>
    <w:rsid w:val="004676EF"/>
    <w:rsid w:val="00473165"/>
    <w:rsid w:val="00473F49"/>
    <w:rsid w:val="004A203A"/>
    <w:rsid w:val="004A340F"/>
    <w:rsid w:val="004B0207"/>
    <w:rsid w:val="004B028D"/>
    <w:rsid w:val="004B6E70"/>
    <w:rsid w:val="004B78A6"/>
    <w:rsid w:val="004C118C"/>
    <w:rsid w:val="004D576F"/>
    <w:rsid w:val="004D6ECC"/>
    <w:rsid w:val="004E78B8"/>
    <w:rsid w:val="004F77D7"/>
    <w:rsid w:val="005067B1"/>
    <w:rsid w:val="00512BDB"/>
    <w:rsid w:val="00554323"/>
    <w:rsid w:val="005579CC"/>
    <w:rsid w:val="00560518"/>
    <w:rsid w:val="0056288F"/>
    <w:rsid w:val="00574B80"/>
    <w:rsid w:val="00580325"/>
    <w:rsid w:val="0058369F"/>
    <w:rsid w:val="005A116D"/>
    <w:rsid w:val="005B3DEE"/>
    <w:rsid w:val="005D6228"/>
    <w:rsid w:val="005E4A43"/>
    <w:rsid w:val="005F429F"/>
    <w:rsid w:val="00604E10"/>
    <w:rsid w:val="00606142"/>
    <w:rsid w:val="00621A1B"/>
    <w:rsid w:val="00622A19"/>
    <w:rsid w:val="0063069A"/>
    <w:rsid w:val="00633E05"/>
    <w:rsid w:val="00644ED0"/>
    <w:rsid w:val="00645E23"/>
    <w:rsid w:val="006461CD"/>
    <w:rsid w:val="00653374"/>
    <w:rsid w:val="00654D71"/>
    <w:rsid w:val="00662A0B"/>
    <w:rsid w:val="0066313E"/>
    <w:rsid w:val="006655B9"/>
    <w:rsid w:val="00670458"/>
    <w:rsid w:val="00673857"/>
    <w:rsid w:val="006766E8"/>
    <w:rsid w:val="006801C9"/>
    <w:rsid w:val="00686838"/>
    <w:rsid w:val="0068740F"/>
    <w:rsid w:val="00696FA9"/>
    <w:rsid w:val="006A457B"/>
    <w:rsid w:val="006A5B5F"/>
    <w:rsid w:val="006B00B1"/>
    <w:rsid w:val="006C4801"/>
    <w:rsid w:val="006D5CCD"/>
    <w:rsid w:val="006E08F9"/>
    <w:rsid w:val="006E1014"/>
    <w:rsid w:val="006E607D"/>
    <w:rsid w:val="006E6FDB"/>
    <w:rsid w:val="00720988"/>
    <w:rsid w:val="00736CDE"/>
    <w:rsid w:val="00743CE4"/>
    <w:rsid w:val="00766D60"/>
    <w:rsid w:val="00770040"/>
    <w:rsid w:val="007743EC"/>
    <w:rsid w:val="00775BF3"/>
    <w:rsid w:val="00780962"/>
    <w:rsid w:val="00782B0D"/>
    <w:rsid w:val="00784253"/>
    <w:rsid w:val="00793106"/>
    <w:rsid w:val="0079613A"/>
    <w:rsid w:val="0079792B"/>
    <w:rsid w:val="007A08F7"/>
    <w:rsid w:val="007A3EF4"/>
    <w:rsid w:val="007B333B"/>
    <w:rsid w:val="007C288A"/>
    <w:rsid w:val="007C5D9D"/>
    <w:rsid w:val="007E038D"/>
    <w:rsid w:val="007F37E4"/>
    <w:rsid w:val="007F6487"/>
    <w:rsid w:val="00820CB7"/>
    <w:rsid w:val="008469AF"/>
    <w:rsid w:val="008471D7"/>
    <w:rsid w:val="008476F8"/>
    <w:rsid w:val="0087622F"/>
    <w:rsid w:val="008819F9"/>
    <w:rsid w:val="008A4C6A"/>
    <w:rsid w:val="008A555C"/>
    <w:rsid w:val="008A7764"/>
    <w:rsid w:val="008C1E83"/>
    <w:rsid w:val="008C2D64"/>
    <w:rsid w:val="008C601C"/>
    <w:rsid w:val="008D3AA6"/>
    <w:rsid w:val="008F309A"/>
    <w:rsid w:val="008F78A8"/>
    <w:rsid w:val="00904669"/>
    <w:rsid w:val="009118CA"/>
    <w:rsid w:val="00911918"/>
    <w:rsid w:val="00916640"/>
    <w:rsid w:val="0092510E"/>
    <w:rsid w:val="00926352"/>
    <w:rsid w:val="009364F0"/>
    <w:rsid w:val="00936691"/>
    <w:rsid w:val="0093692B"/>
    <w:rsid w:val="00942211"/>
    <w:rsid w:val="00965615"/>
    <w:rsid w:val="00967BFD"/>
    <w:rsid w:val="00971121"/>
    <w:rsid w:val="00972061"/>
    <w:rsid w:val="009A2638"/>
    <w:rsid w:val="009A3326"/>
    <w:rsid w:val="009A3D00"/>
    <w:rsid w:val="009B3602"/>
    <w:rsid w:val="009B61FB"/>
    <w:rsid w:val="009B6604"/>
    <w:rsid w:val="009B68F5"/>
    <w:rsid w:val="009C222A"/>
    <w:rsid w:val="009E44F5"/>
    <w:rsid w:val="009F4A3B"/>
    <w:rsid w:val="00A04205"/>
    <w:rsid w:val="00A17C04"/>
    <w:rsid w:val="00A21E1A"/>
    <w:rsid w:val="00A2311B"/>
    <w:rsid w:val="00A260B3"/>
    <w:rsid w:val="00A41A70"/>
    <w:rsid w:val="00A431F8"/>
    <w:rsid w:val="00A51081"/>
    <w:rsid w:val="00A51ECD"/>
    <w:rsid w:val="00A62CF0"/>
    <w:rsid w:val="00A65845"/>
    <w:rsid w:val="00A665CA"/>
    <w:rsid w:val="00A972CE"/>
    <w:rsid w:val="00A97FAA"/>
    <w:rsid w:val="00AB01CD"/>
    <w:rsid w:val="00AB062F"/>
    <w:rsid w:val="00AC127C"/>
    <w:rsid w:val="00AE1F51"/>
    <w:rsid w:val="00AE6BF0"/>
    <w:rsid w:val="00AF355A"/>
    <w:rsid w:val="00B0153B"/>
    <w:rsid w:val="00B0596C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82E8F"/>
    <w:rsid w:val="00B961A9"/>
    <w:rsid w:val="00B96F33"/>
    <w:rsid w:val="00BA1641"/>
    <w:rsid w:val="00BA44C8"/>
    <w:rsid w:val="00BD1546"/>
    <w:rsid w:val="00BD3CE6"/>
    <w:rsid w:val="00BD6623"/>
    <w:rsid w:val="00BE1CA9"/>
    <w:rsid w:val="00BF2353"/>
    <w:rsid w:val="00BF240A"/>
    <w:rsid w:val="00BF436C"/>
    <w:rsid w:val="00C24297"/>
    <w:rsid w:val="00C32C54"/>
    <w:rsid w:val="00C404F1"/>
    <w:rsid w:val="00C522FB"/>
    <w:rsid w:val="00C602B1"/>
    <w:rsid w:val="00C812D4"/>
    <w:rsid w:val="00C91F65"/>
    <w:rsid w:val="00C929ED"/>
    <w:rsid w:val="00CA2DAF"/>
    <w:rsid w:val="00CA69FB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5AE7"/>
    <w:rsid w:val="00D46CC0"/>
    <w:rsid w:val="00D663F4"/>
    <w:rsid w:val="00D779F8"/>
    <w:rsid w:val="00D846B2"/>
    <w:rsid w:val="00D95CEA"/>
    <w:rsid w:val="00DA3B10"/>
    <w:rsid w:val="00DA4DD1"/>
    <w:rsid w:val="00DC3DAE"/>
    <w:rsid w:val="00DD67E6"/>
    <w:rsid w:val="00DE4A9A"/>
    <w:rsid w:val="00DF52F6"/>
    <w:rsid w:val="00DF5382"/>
    <w:rsid w:val="00E00F52"/>
    <w:rsid w:val="00E1228C"/>
    <w:rsid w:val="00E14491"/>
    <w:rsid w:val="00E1781B"/>
    <w:rsid w:val="00E21005"/>
    <w:rsid w:val="00E24DC3"/>
    <w:rsid w:val="00E31E70"/>
    <w:rsid w:val="00E42C39"/>
    <w:rsid w:val="00E53FA0"/>
    <w:rsid w:val="00E56973"/>
    <w:rsid w:val="00E62342"/>
    <w:rsid w:val="00E7169F"/>
    <w:rsid w:val="00E81C39"/>
    <w:rsid w:val="00E8270C"/>
    <w:rsid w:val="00E856BF"/>
    <w:rsid w:val="00E90820"/>
    <w:rsid w:val="00EA0EF0"/>
    <w:rsid w:val="00EB73B9"/>
    <w:rsid w:val="00EC0724"/>
    <w:rsid w:val="00EC4F20"/>
    <w:rsid w:val="00EC7EA0"/>
    <w:rsid w:val="00ED0093"/>
    <w:rsid w:val="00EE3D3E"/>
    <w:rsid w:val="00EE6CBD"/>
    <w:rsid w:val="00EF205F"/>
    <w:rsid w:val="00EF5ACB"/>
    <w:rsid w:val="00F138E7"/>
    <w:rsid w:val="00F20592"/>
    <w:rsid w:val="00F3002E"/>
    <w:rsid w:val="00F3630D"/>
    <w:rsid w:val="00F37BB3"/>
    <w:rsid w:val="00F45E28"/>
    <w:rsid w:val="00F70CE8"/>
    <w:rsid w:val="00F70E6C"/>
    <w:rsid w:val="00F741F1"/>
    <w:rsid w:val="00F840A6"/>
    <w:rsid w:val="00F9284D"/>
    <w:rsid w:val="00FA1C6B"/>
    <w:rsid w:val="00FB0D59"/>
    <w:rsid w:val="00FC0E83"/>
    <w:rsid w:val="00FC2BB6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779F8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D779F8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D779F8"/>
    <w:pPr>
      <w:spacing w:before="3600"/>
    </w:pPr>
    <w:rPr>
      <w:b/>
    </w:rPr>
  </w:style>
  <w:style w:type="paragraph" w:styleId="Kopfzeile">
    <w:name w:val="header"/>
    <w:basedOn w:val="Standard"/>
    <w:rsid w:val="00D779F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779F8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D779F8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D779F8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D779F8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D779F8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D779F8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D779F8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D779F8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D779F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D779F8"/>
    <w:rPr>
      <w:rFonts w:ascii="Tahoma" w:hAnsi="Tahoma" w:cs="Tahoma"/>
      <w:sz w:val="16"/>
      <w:szCs w:val="16"/>
    </w:rPr>
  </w:style>
  <w:style w:type="character" w:styleId="Fett">
    <w:name w:val="Strong"/>
    <w:qFormat/>
    <w:rsid w:val="00D779F8"/>
    <w:rPr>
      <w:rFonts w:ascii="Arial" w:hAnsi="Arial"/>
      <w:b/>
      <w:bCs/>
    </w:rPr>
  </w:style>
  <w:style w:type="character" w:styleId="Hervorhebung">
    <w:name w:val="Emphasis"/>
    <w:qFormat/>
    <w:rsid w:val="00D779F8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D779F8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D779F8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779F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D779F8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D779F8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D779F8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D779F8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779F8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D779F8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D779F8"/>
    <w:pPr>
      <w:spacing w:before="3600"/>
    </w:pPr>
    <w:rPr>
      <w:b/>
    </w:rPr>
  </w:style>
  <w:style w:type="paragraph" w:styleId="Kopfzeile">
    <w:name w:val="header"/>
    <w:basedOn w:val="Standard"/>
    <w:rsid w:val="00D779F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779F8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D779F8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D779F8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D779F8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D779F8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D779F8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D779F8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D779F8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D779F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D779F8"/>
    <w:rPr>
      <w:rFonts w:ascii="Tahoma" w:hAnsi="Tahoma" w:cs="Tahoma"/>
      <w:sz w:val="16"/>
      <w:szCs w:val="16"/>
    </w:rPr>
  </w:style>
  <w:style w:type="character" w:styleId="Fett">
    <w:name w:val="Strong"/>
    <w:qFormat/>
    <w:rsid w:val="00D779F8"/>
    <w:rPr>
      <w:rFonts w:ascii="Arial" w:hAnsi="Arial"/>
      <w:b/>
      <w:bCs/>
    </w:rPr>
  </w:style>
  <w:style w:type="character" w:styleId="Hervorhebung">
    <w:name w:val="Emphasis"/>
    <w:qFormat/>
    <w:rsid w:val="00D779F8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D779F8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D779F8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779F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D779F8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D779F8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D779F8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D779F8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E26E0-F5ED-425B-A9AB-3EA25638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1</Pages>
  <Words>360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54</cp:revision>
  <cp:lastPrinted>2017-03-05T06:48:00Z</cp:lastPrinted>
  <dcterms:created xsi:type="dcterms:W3CDTF">2016-06-05T09:43:00Z</dcterms:created>
  <dcterms:modified xsi:type="dcterms:W3CDTF">2017-03-05T15:18:00Z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