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80"/>
      </w:tblGrid>
      <w:tr w:rsidR="0066313E" w:rsidRPr="005B6F85" w:rsidTr="0066313E">
        <w:trPr>
          <w:trHeight w:val="273"/>
        </w:trPr>
        <w:tc>
          <w:tcPr>
            <w:tcW w:w="9180" w:type="dxa"/>
            <w:vMerge w:val="restart"/>
            <w:shd w:val="clear" w:color="auto" w:fill="auto"/>
          </w:tcPr>
          <w:p w:rsidR="0066313E" w:rsidRPr="000F4EC8" w:rsidRDefault="000F4EC8" w:rsidP="006801C9">
            <w:pPr>
              <w:spacing w:before="20" w:after="20"/>
              <w:jc w:val="left"/>
              <w:rPr>
                <w:sz w:val="18"/>
                <w:szCs w:val="18"/>
              </w:rPr>
            </w:pPr>
            <w:r w:rsidRPr="000F4EC8">
              <w:rPr>
                <w:sz w:val="18"/>
                <w:szCs w:val="18"/>
              </w:rPr>
              <w:t>Bewerber / Mitglied einer Bewerbergemeinschaft / Nachunternehmer</w:t>
            </w:r>
          </w:p>
          <w:p w:rsidR="0066313E" w:rsidRPr="005B6F85" w:rsidRDefault="0066313E" w:rsidP="006801C9">
            <w:pPr>
              <w:spacing w:before="20" w:after="20"/>
              <w:jc w:val="left"/>
              <w:rPr>
                <w:szCs w:val="22"/>
              </w:rPr>
            </w:pPr>
            <w:r w:rsidRPr="005B6F85">
              <w:rPr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B6F85">
              <w:rPr>
                <w:szCs w:val="22"/>
              </w:rPr>
              <w:instrText xml:space="preserve"> FORMTEXT </w:instrText>
            </w:r>
            <w:r w:rsidRPr="005B6F85">
              <w:rPr>
                <w:szCs w:val="22"/>
              </w:rPr>
            </w:r>
            <w:r w:rsidRPr="005B6F85">
              <w:rPr>
                <w:szCs w:val="22"/>
              </w:rPr>
              <w:fldChar w:fldCharType="separate"/>
            </w:r>
            <w:bookmarkStart w:id="0" w:name="_GoBack"/>
            <w:r w:rsidR="00645500">
              <w:rPr>
                <w:noProof/>
                <w:szCs w:val="22"/>
              </w:rPr>
              <w:t> </w:t>
            </w:r>
            <w:r w:rsidR="00645500">
              <w:rPr>
                <w:noProof/>
                <w:szCs w:val="22"/>
              </w:rPr>
              <w:t> </w:t>
            </w:r>
            <w:r w:rsidR="00645500">
              <w:rPr>
                <w:noProof/>
                <w:szCs w:val="22"/>
              </w:rPr>
              <w:t> </w:t>
            </w:r>
            <w:r w:rsidR="00645500">
              <w:rPr>
                <w:noProof/>
                <w:szCs w:val="22"/>
              </w:rPr>
              <w:t> </w:t>
            </w:r>
            <w:r w:rsidR="00645500">
              <w:rPr>
                <w:noProof/>
                <w:szCs w:val="22"/>
              </w:rPr>
              <w:t> </w:t>
            </w:r>
            <w:bookmarkEnd w:id="0"/>
            <w:r w:rsidRPr="005B6F85">
              <w:rPr>
                <w:szCs w:val="22"/>
              </w:rPr>
              <w:fldChar w:fldCharType="end"/>
            </w:r>
          </w:p>
        </w:tc>
      </w:tr>
      <w:tr w:rsidR="0066313E" w:rsidRPr="005B6F85" w:rsidTr="0066313E">
        <w:trPr>
          <w:trHeight w:val="293"/>
        </w:trPr>
        <w:tc>
          <w:tcPr>
            <w:tcW w:w="9180" w:type="dxa"/>
            <w:vMerge/>
            <w:shd w:val="clear" w:color="auto" w:fill="auto"/>
          </w:tcPr>
          <w:p w:rsidR="0066313E" w:rsidRPr="005B6F85" w:rsidRDefault="0066313E" w:rsidP="006801C9">
            <w:pPr>
              <w:spacing w:before="20" w:after="20"/>
              <w:jc w:val="left"/>
              <w:rPr>
                <w:szCs w:val="22"/>
              </w:rPr>
            </w:pPr>
          </w:p>
        </w:tc>
      </w:tr>
    </w:tbl>
    <w:p w:rsidR="00C32C54" w:rsidRPr="005B6F85" w:rsidRDefault="00C32C54" w:rsidP="00C32C54">
      <w:pPr>
        <w:rPr>
          <w:szCs w:val="22"/>
        </w:rPr>
      </w:pPr>
    </w:p>
    <w:p w:rsidR="00110FFF" w:rsidRPr="005B6F85" w:rsidRDefault="00110FFF" w:rsidP="00C32C54">
      <w:pPr>
        <w:rPr>
          <w:szCs w:val="22"/>
        </w:rPr>
      </w:pPr>
    </w:p>
    <w:p w:rsidR="0066313E" w:rsidRPr="005B6F85" w:rsidRDefault="0066313E" w:rsidP="0066313E">
      <w:pPr>
        <w:jc w:val="center"/>
        <w:rPr>
          <w:b/>
          <w:szCs w:val="22"/>
        </w:rPr>
      </w:pPr>
    </w:p>
    <w:p w:rsidR="0066313E" w:rsidRPr="005B6F85" w:rsidRDefault="0066313E" w:rsidP="0066313E">
      <w:pPr>
        <w:jc w:val="center"/>
        <w:outlineLvl w:val="0"/>
        <w:rPr>
          <w:b/>
          <w:szCs w:val="22"/>
        </w:rPr>
      </w:pPr>
    </w:p>
    <w:p w:rsidR="0066313E" w:rsidRPr="005B6F85" w:rsidRDefault="0066313E" w:rsidP="0066313E">
      <w:pPr>
        <w:jc w:val="center"/>
        <w:outlineLvl w:val="0"/>
        <w:rPr>
          <w:b/>
          <w:szCs w:val="22"/>
        </w:rPr>
      </w:pPr>
      <w:r w:rsidRPr="005B6F85">
        <w:rPr>
          <w:b/>
          <w:szCs w:val="22"/>
        </w:rPr>
        <w:t>Erklärung</w:t>
      </w:r>
    </w:p>
    <w:p w:rsidR="0066313E" w:rsidRPr="005B6F85" w:rsidRDefault="0066313E" w:rsidP="0066313E">
      <w:pPr>
        <w:jc w:val="center"/>
        <w:rPr>
          <w:b/>
          <w:szCs w:val="22"/>
        </w:rPr>
      </w:pPr>
      <w:r w:rsidRPr="005B6F85">
        <w:rPr>
          <w:b/>
          <w:szCs w:val="22"/>
        </w:rPr>
        <w:t>zu § 19 Abs. 3 MiLoG</w:t>
      </w:r>
    </w:p>
    <w:p w:rsidR="0066313E" w:rsidRPr="005B6F85" w:rsidRDefault="0066313E" w:rsidP="0066313E">
      <w:pPr>
        <w:jc w:val="center"/>
        <w:rPr>
          <w:b/>
          <w:szCs w:val="22"/>
        </w:rPr>
      </w:pPr>
      <w:r w:rsidRPr="005B6F85">
        <w:rPr>
          <w:b/>
          <w:szCs w:val="22"/>
        </w:rPr>
        <w:t>anstelle eines Gewerbezentralregisterauszuges</w:t>
      </w:r>
    </w:p>
    <w:p w:rsidR="0066313E" w:rsidRPr="005B6F85" w:rsidRDefault="0066313E" w:rsidP="0066313E">
      <w:pPr>
        <w:rPr>
          <w:rFonts w:ascii="Times New Roman" w:hAnsi="Times New Roman"/>
          <w:szCs w:val="22"/>
        </w:rPr>
      </w:pPr>
    </w:p>
    <w:p w:rsidR="0066313E" w:rsidRPr="005B6F85" w:rsidRDefault="0066313E" w:rsidP="0066313E">
      <w:pPr>
        <w:rPr>
          <w:rFonts w:ascii="Times New Roman" w:hAnsi="Times New Roman"/>
          <w:szCs w:val="22"/>
        </w:rPr>
      </w:pPr>
    </w:p>
    <w:p w:rsidR="0066313E" w:rsidRPr="005B6F85" w:rsidRDefault="0066313E" w:rsidP="0066313E">
      <w:pPr>
        <w:rPr>
          <w:rFonts w:ascii="Times New Roman" w:hAnsi="Times New Roman"/>
          <w:szCs w:val="22"/>
        </w:rPr>
      </w:pPr>
    </w:p>
    <w:p w:rsidR="0066313E" w:rsidRPr="005B6F85" w:rsidRDefault="0066313E" w:rsidP="0066313E">
      <w:pPr>
        <w:rPr>
          <w:szCs w:val="22"/>
        </w:rPr>
      </w:pPr>
      <w:r w:rsidRPr="005B6F85">
        <w:rPr>
          <w:szCs w:val="22"/>
        </w:rPr>
        <w:t>Nach § 19 Abs. 3 MiLoG müssen Öffentliche Auftraggeber für den Bewerber/die Bewerberin beim Gewerbezentralregister Auskünfte über rechtskräftige Bußgeldentscheidungen wegen einer Ordnungswidrigkeit nach § 21 Abs. 1 oder 2 MiLoG anfordern oder von diesen eine Erkl</w:t>
      </w:r>
      <w:r w:rsidRPr="005B6F85">
        <w:rPr>
          <w:szCs w:val="22"/>
        </w:rPr>
        <w:t>ä</w:t>
      </w:r>
      <w:r w:rsidRPr="005B6F85">
        <w:rPr>
          <w:szCs w:val="22"/>
        </w:rPr>
        <w:t>rung, dass die Voraussetzungen für einen Ausschluss nach § 19 Absatz 1 MiLoG nicht vorli</w:t>
      </w:r>
      <w:r w:rsidRPr="005B6F85">
        <w:rPr>
          <w:szCs w:val="22"/>
        </w:rPr>
        <w:t>e</w:t>
      </w:r>
      <w:r w:rsidRPr="005B6F85">
        <w:rPr>
          <w:szCs w:val="22"/>
        </w:rPr>
        <w:t>gen, verlangen.</w:t>
      </w:r>
    </w:p>
    <w:p w:rsidR="0066313E" w:rsidRPr="005B6F85" w:rsidRDefault="0066313E" w:rsidP="0066313E">
      <w:pPr>
        <w:jc w:val="center"/>
        <w:outlineLvl w:val="0"/>
        <w:rPr>
          <w:b/>
          <w:szCs w:val="22"/>
        </w:rPr>
      </w:pPr>
    </w:p>
    <w:p w:rsidR="0066313E" w:rsidRPr="005B6F85" w:rsidRDefault="0066313E" w:rsidP="0066313E">
      <w:pPr>
        <w:ind w:right="-570"/>
        <w:rPr>
          <w:rFonts w:ascii="Times New Roman" w:hAnsi="Times New Roman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66313E" w:rsidRPr="005B6F85" w:rsidTr="000C26C2">
        <w:tc>
          <w:tcPr>
            <w:tcW w:w="9209" w:type="dxa"/>
          </w:tcPr>
          <w:p w:rsidR="0066313E" w:rsidRPr="005B6F85" w:rsidRDefault="0066313E" w:rsidP="0066313E">
            <w:pPr>
              <w:spacing w:before="20" w:after="20"/>
              <w:ind w:right="-570"/>
              <w:rPr>
                <w:szCs w:val="22"/>
              </w:rPr>
            </w:pPr>
            <w:r w:rsidRPr="005B6F85">
              <w:rPr>
                <w:szCs w:val="22"/>
              </w:rPr>
              <w:t xml:space="preserve">Hiermit erkläre(n) ich/wir, dass die Voraussetzungen für einen Ausschluss nach </w:t>
            </w:r>
          </w:p>
          <w:p w:rsidR="0066313E" w:rsidRPr="005B6F85" w:rsidRDefault="0066313E" w:rsidP="0066313E">
            <w:pPr>
              <w:spacing w:before="20" w:after="20"/>
              <w:ind w:right="-570"/>
              <w:rPr>
                <w:szCs w:val="22"/>
              </w:rPr>
            </w:pPr>
            <w:r w:rsidRPr="005B6F85">
              <w:rPr>
                <w:szCs w:val="22"/>
              </w:rPr>
              <w:t>§ 19 Abs. 1 MiLoG nachweislich nicht vorliegen.</w:t>
            </w:r>
          </w:p>
        </w:tc>
      </w:tr>
    </w:tbl>
    <w:p w:rsidR="0066313E" w:rsidRPr="005B6F85" w:rsidRDefault="0066313E" w:rsidP="0066313E">
      <w:pPr>
        <w:spacing w:before="20" w:after="20"/>
        <w:ind w:right="-570"/>
        <w:rPr>
          <w:rFonts w:ascii="Times New Roman" w:hAnsi="Times New Roman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66313E" w:rsidRPr="005B6F85" w:rsidTr="000C26C2">
        <w:tc>
          <w:tcPr>
            <w:tcW w:w="9209" w:type="dxa"/>
          </w:tcPr>
          <w:p w:rsidR="0066313E" w:rsidRPr="005B6F85" w:rsidRDefault="0066313E" w:rsidP="0066313E">
            <w:pPr>
              <w:spacing w:before="20" w:after="20"/>
              <w:rPr>
                <w:szCs w:val="22"/>
              </w:rPr>
            </w:pPr>
            <w:r w:rsidRPr="005B6F85">
              <w:rPr>
                <w:szCs w:val="22"/>
              </w:rPr>
              <w:t>Ich/Wir habe(n) zur Kenntnis genommen, dass auch im Falle einer Erklärung öffentliche Auftraggeber jederzeit zusätzlich Auskünfte des Gewerbezentralregisters nach § 150a der Gewerbeordnung in der aktuell gültigen Fassung anfordern können.</w:t>
            </w:r>
          </w:p>
        </w:tc>
      </w:tr>
    </w:tbl>
    <w:p w:rsidR="0066313E" w:rsidRPr="005B6F85" w:rsidRDefault="0066313E" w:rsidP="0066313E">
      <w:pPr>
        <w:ind w:right="-570"/>
        <w:rPr>
          <w:rFonts w:ascii="Times New Roman" w:hAnsi="Times New Roman"/>
          <w:szCs w:val="22"/>
        </w:rPr>
      </w:pPr>
    </w:p>
    <w:p w:rsidR="0066313E" w:rsidRPr="005B6F85" w:rsidRDefault="0066313E" w:rsidP="0066313E">
      <w:pPr>
        <w:ind w:right="-570"/>
        <w:rPr>
          <w:rFonts w:ascii="Times New Roman" w:hAnsi="Times New Roman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66313E" w:rsidRPr="005B6F85" w:rsidTr="000C26C2">
        <w:tc>
          <w:tcPr>
            <w:tcW w:w="9209" w:type="dxa"/>
          </w:tcPr>
          <w:p w:rsidR="0066313E" w:rsidRPr="005B6F85" w:rsidRDefault="0066313E" w:rsidP="000C26C2">
            <w:pPr>
              <w:ind w:right="-570"/>
              <w:rPr>
                <w:rFonts w:ascii="Times New Roman" w:hAnsi="Times New Roman"/>
                <w:szCs w:val="22"/>
              </w:rPr>
            </w:pPr>
          </w:p>
          <w:p w:rsidR="0066313E" w:rsidRPr="005B6F85" w:rsidRDefault="00E53FA0" w:rsidP="000C26C2">
            <w:pPr>
              <w:ind w:right="-570"/>
              <w:rPr>
                <w:rFonts w:ascii="Times New Roman" w:hAnsi="Times New Roman"/>
                <w:szCs w:val="22"/>
              </w:rPr>
            </w:pPr>
            <w:r w:rsidRPr="005B6F85">
              <w:rPr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5B6F85">
              <w:rPr>
                <w:szCs w:val="22"/>
              </w:rPr>
              <w:instrText xml:space="preserve"> FORMTEXT </w:instrText>
            </w:r>
            <w:r w:rsidRPr="005B6F85">
              <w:rPr>
                <w:szCs w:val="22"/>
              </w:rPr>
            </w:r>
            <w:r w:rsidRPr="005B6F85">
              <w:rPr>
                <w:szCs w:val="22"/>
              </w:rPr>
              <w:fldChar w:fldCharType="separate"/>
            </w:r>
            <w:r w:rsidR="00645500">
              <w:rPr>
                <w:noProof/>
                <w:szCs w:val="22"/>
              </w:rPr>
              <w:t> </w:t>
            </w:r>
            <w:r w:rsidR="00645500">
              <w:rPr>
                <w:noProof/>
                <w:szCs w:val="22"/>
              </w:rPr>
              <w:t> </w:t>
            </w:r>
            <w:r w:rsidR="00645500">
              <w:rPr>
                <w:noProof/>
                <w:szCs w:val="22"/>
              </w:rPr>
              <w:t> </w:t>
            </w:r>
            <w:r w:rsidR="00645500">
              <w:rPr>
                <w:noProof/>
                <w:szCs w:val="22"/>
              </w:rPr>
              <w:t> </w:t>
            </w:r>
            <w:r w:rsidR="00645500">
              <w:rPr>
                <w:noProof/>
                <w:szCs w:val="22"/>
              </w:rPr>
              <w:t> </w:t>
            </w:r>
            <w:r w:rsidRPr="005B6F85">
              <w:rPr>
                <w:szCs w:val="22"/>
              </w:rPr>
              <w:fldChar w:fldCharType="end"/>
            </w:r>
          </w:p>
          <w:p w:rsidR="0066313E" w:rsidRPr="005B6F85" w:rsidRDefault="0066313E" w:rsidP="000C26C2">
            <w:pPr>
              <w:ind w:right="-570"/>
              <w:rPr>
                <w:rFonts w:ascii="Times New Roman" w:hAnsi="Times New Roman"/>
                <w:szCs w:val="22"/>
              </w:rPr>
            </w:pPr>
          </w:p>
          <w:p w:rsidR="0066313E" w:rsidRPr="005B6F85" w:rsidRDefault="0066313E" w:rsidP="000C26C2">
            <w:pPr>
              <w:ind w:right="-570"/>
              <w:rPr>
                <w:rFonts w:ascii="Times New Roman" w:hAnsi="Times New Roman"/>
                <w:szCs w:val="22"/>
              </w:rPr>
            </w:pPr>
          </w:p>
          <w:p w:rsidR="0066313E" w:rsidRPr="005B6F85" w:rsidRDefault="0066313E" w:rsidP="000C26C2">
            <w:pPr>
              <w:ind w:right="-570"/>
              <w:rPr>
                <w:rFonts w:ascii="Times New Roman" w:hAnsi="Times New Roman"/>
                <w:szCs w:val="22"/>
              </w:rPr>
            </w:pPr>
          </w:p>
          <w:p w:rsidR="0066313E" w:rsidRPr="005B6F85" w:rsidRDefault="0066313E" w:rsidP="000C26C2">
            <w:pPr>
              <w:ind w:right="-570"/>
              <w:rPr>
                <w:rFonts w:ascii="Times New Roman" w:hAnsi="Times New Roman"/>
                <w:szCs w:val="22"/>
              </w:rPr>
            </w:pPr>
          </w:p>
          <w:p w:rsidR="0066313E" w:rsidRPr="005B6F85" w:rsidRDefault="0066313E" w:rsidP="000C26C2">
            <w:pPr>
              <w:rPr>
                <w:szCs w:val="22"/>
              </w:rPr>
            </w:pPr>
            <w:r w:rsidRPr="005B6F85">
              <w:rPr>
                <w:szCs w:val="22"/>
              </w:rPr>
              <w:t>(Ort, Datum, Unterschrift)</w:t>
            </w:r>
          </w:p>
          <w:p w:rsidR="0066313E" w:rsidRPr="005B6F85" w:rsidRDefault="0066313E" w:rsidP="000C26C2">
            <w:pPr>
              <w:ind w:right="-570"/>
              <w:rPr>
                <w:rFonts w:ascii="Times New Roman" w:hAnsi="Times New Roman"/>
                <w:szCs w:val="22"/>
              </w:rPr>
            </w:pPr>
          </w:p>
        </w:tc>
      </w:tr>
    </w:tbl>
    <w:p w:rsidR="0066313E" w:rsidRPr="005B6F85" w:rsidRDefault="0066313E" w:rsidP="0066313E">
      <w:pPr>
        <w:ind w:right="-570"/>
        <w:rPr>
          <w:rFonts w:ascii="Times New Roman" w:hAnsi="Times New Roman"/>
          <w:szCs w:val="22"/>
        </w:rPr>
      </w:pPr>
    </w:p>
    <w:p w:rsidR="0066313E" w:rsidRPr="005B6F85" w:rsidRDefault="0066313E" w:rsidP="0066313E">
      <w:pPr>
        <w:rPr>
          <w:rFonts w:ascii="Times New Roman" w:hAnsi="Times New Roman"/>
          <w:szCs w:val="22"/>
        </w:rPr>
      </w:pPr>
    </w:p>
    <w:sectPr w:rsidR="0066313E" w:rsidRPr="005B6F85" w:rsidSect="00835755">
      <w:headerReference w:type="default" r:id="rId8"/>
      <w:footerReference w:type="default" r:id="rId9"/>
      <w:headerReference w:type="first" r:id="rId10"/>
      <w:pgSz w:w="11906" w:h="16838" w:code="9"/>
      <w:pgMar w:top="1135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260" w:rsidRDefault="00110260" w:rsidP="00B41BC9">
      <w:r>
        <w:separator/>
      </w:r>
    </w:p>
  </w:endnote>
  <w:endnote w:type="continuationSeparator" w:id="0">
    <w:p w:rsidR="00110260" w:rsidRDefault="00110260" w:rsidP="00B41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Mittelschrift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F9E" w:rsidRDefault="00097F9E" w:rsidP="00097F9E">
    <w:pPr>
      <w:pStyle w:val="Fuzeile"/>
      <w:tabs>
        <w:tab w:val="clear" w:pos="4536"/>
        <w:tab w:val="clear" w:pos="9072"/>
        <w:tab w:val="right" w:pos="9071"/>
      </w:tabs>
      <w:rPr>
        <w:sz w:val="20"/>
      </w:rPr>
    </w:pPr>
    <w:r>
      <w:rPr>
        <w:sz w:val="20"/>
      </w:rPr>
      <w:tab/>
      <w:t xml:space="preserve">Seite </w:t>
    </w:r>
    <w:r>
      <w:rPr>
        <w:sz w:val="20"/>
      </w:rPr>
      <w:fldChar w:fldCharType="begin"/>
    </w:r>
    <w:r>
      <w:rPr>
        <w:sz w:val="20"/>
      </w:rPr>
      <w:instrText xml:space="preserve"> PAGE  \* Arabic  \* MERGEFORMAT </w:instrText>
    </w:r>
    <w:r>
      <w:rPr>
        <w:sz w:val="20"/>
      </w:rPr>
      <w:fldChar w:fldCharType="separate"/>
    </w:r>
    <w:r w:rsidR="00F21D5C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von </w:t>
    </w:r>
    <w:r>
      <w:rPr>
        <w:sz w:val="20"/>
      </w:rPr>
      <w:fldChar w:fldCharType="begin"/>
    </w:r>
    <w:r>
      <w:rPr>
        <w:sz w:val="20"/>
      </w:rPr>
      <w:instrText xml:space="preserve"> NUMPAGES  \# "0" \* Arabic  \* MERGEFORMAT </w:instrText>
    </w:r>
    <w:r>
      <w:rPr>
        <w:sz w:val="20"/>
      </w:rPr>
      <w:fldChar w:fldCharType="separate"/>
    </w:r>
    <w:r w:rsidR="00F21D5C">
      <w:rPr>
        <w:noProof/>
        <w:sz w:val="20"/>
      </w:rPr>
      <w:t>1</w:t>
    </w:r>
    <w:r>
      <w:rPr>
        <w:sz w:val="20"/>
      </w:rPr>
      <w:fldChar w:fldCharType="end"/>
    </w:r>
  </w:p>
  <w:p w:rsidR="00097F9E" w:rsidRPr="00097F9E" w:rsidRDefault="00097F9E" w:rsidP="00097F9E">
    <w:pPr>
      <w:pStyle w:val="Fuzeile"/>
      <w:tabs>
        <w:tab w:val="clear" w:pos="4536"/>
        <w:tab w:val="clear" w:pos="9072"/>
        <w:tab w:val="right" w:pos="9071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260" w:rsidRDefault="00110260" w:rsidP="00B41BC9">
      <w:r>
        <w:separator/>
      </w:r>
    </w:p>
  </w:footnote>
  <w:footnote w:type="continuationSeparator" w:id="0">
    <w:p w:rsidR="00110260" w:rsidRDefault="00110260" w:rsidP="00B41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755" w:rsidRPr="0066313E" w:rsidRDefault="00835755" w:rsidP="00835755">
    <w:pPr>
      <w:pStyle w:val="Kopfzeile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 w:rsidRPr="0066313E">
      <w:rPr>
        <w:sz w:val="28"/>
        <w:szCs w:val="28"/>
      </w:rPr>
      <w:t>Form</w:t>
    </w:r>
    <w:r>
      <w:rPr>
        <w:sz w:val="28"/>
        <w:szCs w:val="28"/>
      </w:rPr>
      <w:t>blatt</w:t>
    </w:r>
    <w:r w:rsidRPr="0066313E">
      <w:rPr>
        <w:sz w:val="28"/>
        <w:szCs w:val="28"/>
      </w:rPr>
      <w:t xml:space="preserve"> 3c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313E" w:rsidRPr="0066313E" w:rsidRDefault="0066313E">
    <w:pPr>
      <w:pStyle w:val="Kopfzeile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 w:rsidRPr="0066313E">
      <w:rPr>
        <w:sz w:val="28"/>
        <w:szCs w:val="28"/>
      </w:rPr>
      <w:t>Form</w:t>
    </w:r>
    <w:r w:rsidR="00633E05">
      <w:rPr>
        <w:sz w:val="28"/>
        <w:szCs w:val="28"/>
      </w:rPr>
      <w:t>blatt</w:t>
    </w:r>
    <w:r w:rsidRPr="0066313E">
      <w:rPr>
        <w:sz w:val="28"/>
        <w:szCs w:val="28"/>
      </w:rPr>
      <w:t xml:space="preserve"> 3c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YTDPydlGJ5sQJniblcsN9MVelvc=" w:salt="SP60cCOtMSnKUjSyDyvMYQ==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7AF"/>
    <w:rsid w:val="00014E4D"/>
    <w:rsid w:val="00023D0F"/>
    <w:rsid w:val="000363AD"/>
    <w:rsid w:val="000365ED"/>
    <w:rsid w:val="000421EE"/>
    <w:rsid w:val="00045299"/>
    <w:rsid w:val="0004689D"/>
    <w:rsid w:val="00047D6C"/>
    <w:rsid w:val="00053D41"/>
    <w:rsid w:val="00062FD9"/>
    <w:rsid w:val="00085D8C"/>
    <w:rsid w:val="00090164"/>
    <w:rsid w:val="00095EE9"/>
    <w:rsid w:val="00097F9E"/>
    <w:rsid w:val="000B3CC2"/>
    <w:rsid w:val="000C6C94"/>
    <w:rsid w:val="000C7F1F"/>
    <w:rsid w:val="000D296F"/>
    <w:rsid w:val="000D3117"/>
    <w:rsid w:val="000F4EC8"/>
    <w:rsid w:val="00110260"/>
    <w:rsid w:val="00110FFF"/>
    <w:rsid w:val="001212A8"/>
    <w:rsid w:val="001223AF"/>
    <w:rsid w:val="001278DD"/>
    <w:rsid w:val="00133D20"/>
    <w:rsid w:val="001356A9"/>
    <w:rsid w:val="00137325"/>
    <w:rsid w:val="00140FF3"/>
    <w:rsid w:val="0014294B"/>
    <w:rsid w:val="00153252"/>
    <w:rsid w:val="001579E3"/>
    <w:rsid w:val="00163366"/>
    <w:rsid w:val="00181FC5"/>
    <w:rsid w:val="00187908"/>
    <w:rsid w:val="001A637E"/>
    <w:rsid w:val="001B2A45"/>
    <w:rsid w:val="001C3E2C"/>
    <w:rsid w:val="001C52C9"/>
    <w:rsid w:val="001C5710"/>
    <w:rsid w:val="001F1568"/>
    <w:rsid w:val="00204987"/>
    <w:rsid w:val="002179FC"/>
    <w:rsid w:val="0022598D"/>
    <w:rsid w:val="0026210D"/>
    <w:rsid w:val="00262D6F"/>
    <w:rsid w:val="002651CA"/>
    <w:rsid w:val="002748E5"/>
    <w:rsid w:val="002750D1"/>
    <w:rsid w:val="002761D3"/>
    <w:rsid w:val="00284221"/>
    <w:rsid w:val="002874AD"/>
    <w:rsid w:val="002932D1"/>
    <w:rsid w:val="00294A62"/>
    <w:rsid w:val="002C2612"/>
    <w:rsid w:val="002D7AD3"/>
    <w:rsid w:val="002F34E7"/>
    <w:rsid w:val="002F5AA1"/>
    <w:rsid w:val="0030649D"/>
    <w:rsid w:val="00310434"/>
    <w:rsid w:val="0031212D"/>
    <w:rsid w:val="003237A1"/>
    <w:rsid w:val="00330D7D"/>
    <w:rsid w:val="00331FB6"/>
    <w:rsid w:val="0033276F"/>
    <w:rsid w:val="0033770A"/>
    <w:rsid w:val="003423CD"/>
    <w:rsid w:val="00347672"/>
    <w:rsid w:val="00353E93"/>
    <w:rsid w:val="0035409A"/>
    <w:rsid w:val="00372166"/>
    <w:rsid w:val="00372867"/>
    <w:rsid w:val="00374ECE"/>
    <w:rsid w:val="003768AD"/>
    <w:rsid w:val="003922EE"/>
    <w:rsid w:val="003A5E9B"/>
    <w:rsid w:val="003A6213"/>
    <w:rsid w:val="003A67AF"/>
    <w:rsid w:val="00400E88"/>
    <w:rsid w:val="004051BA"/>
    <w:rsid w:val="00411623"/>
    <w:rsid w:val="00413AFD"/>
    <w:rsid w:val="004155B8"/>
    <w:rsid w:val="00422836"/>
    <w:rsid w:val="00433822"/>
    <w:rsid w:val="0044493B"/>
    <w:rsid w:val="00447945"/>
    <w:rsid w:val="0046042E"/>
    <w:rsid w:val="004615D6"/>
    <w:rsid w:val="00464A7D"/>
    <w:rsid w:val="00473F49"/>
    <w:rsid w:val="004A203A"/>
    <w:rsid w:val="004A340F"/>
    <w:rsid w:val="004B0207"/>
    <w:rsid w:val="004B028D"/>
    <w:rsid w:val="004C118C"/>
    <w:rsid w:val="004D576F"/>
    <w:rsid w:val="004D6ECC"/>
    <w:rsid w:val="004E78B8"/>
    <w:rsid w:val="004F77D7"/>
    <w:rsid w:val="005067B1"/>
    <w:rsid w:val="00512BDB"/>
    <w:rsid w:val="00554323"/>
    <w:rsid w:val="005579CC"/>
    <w:rsid w:val="00560518"/>
    <w:rsid w:val="0056288F"/>
    <w:rsid w:val="00580325"/>
    <w:rsid w:val="0058369F"/>
    <w:rsid w:val="005A116D"/>
    <w:rsid w:val="005B3DEE"/>
    <w:rsid w:val="005B6F85"/>
    <w:rsid w:val="005E4A43"/>
    <w:rsid w:val="005F429F"/>
    <w:rsid w:val="00604E10"/>
    <w:rsid w:val="00606142"/>
    <w:rsid w:val="00621A1B"/>
    <w:rsid w:val="0063069A"/>
    <w:rsid w:val="00633E05"/>
    <w:rsid w:val="00644ED0"/>
    <w:rsid w:val="00645500"/>
    <w:rsid w:val="006461CD"/>
    <w:rsid w:val="00653374"/>
    <w:rsid w:val="00662A0B"/>
    <w:rsid w:val="0066313E"/>
    <w:rsid w:val="006655B9"/>
    <w:rsid w:val="00670458"/>
    <w:rsid w:val="006766E8"/>
    <w:rsid w:val="006801C9"/>
    <w:rsid w:val="0068740F"/>
    <w:rsid w:val="00696FA9"/>
    <w:rsid w:val="006A457B"/>
    <w:rsid w:val="006B00B1"/>
    <w:rsid w:val="006D5CCD"/>
    <w:rsid w:val="006E08F9"/>
    <w:rsid w:val="006E1014"/>
    <w:rsid w:val="006E607D"/>
    <w:rsid w:val="006E6FDB"/>
    <w:rsid w:val="00720988"/>
    <w:rsid w:val="00736CDE"/>
    <w:rsid w:val="00743CE4"/>
    <w:rsid w:val="007579AA"/>
    <w:rsid w:val="00766D60"/>
    <w:rsid w:val="00770040"/>
    <w:rsid w:val="007743EC"/>
    <w:rsid w:val="00775BF3"/>
    <w:rsid w:val="00780962"/>
    <w:rsid w:val="00782B0D"/>
    <w:rsid w:val="00784253"/>
    <w:rsid w:val="00794305"/>
    <w:rsid w:val="0079613A"/>
    <w:rsid w:val="0079792B"/>
    <w:rsid w:val="007A08F7"/>
    <w:rsid w:val="007A3EF4"/>
    <w:rsid w:val="007B333B"/>
    <w:rsid w:val="007C288A"/>
    <w:rsid w:val="007C5D9D"/>
    <w:rsid w:val="007E038D"/>
    <w:rsid w:val="007F37E4"/>
    <w:rsid w:val="007F6487"/>
    <w:rsid w:val="00820CB7"/>
    <w:rsid w:val="00835755"/>
    <w:rsid w:val="008471D7"/>
    <w:rsid w:val="008476F8"/>
    <w:rsid w:val="0087622F"/>
    <w:rsid w:val="008819F9"/>
    <w:rsid w:val="008A4C6A"/>
    <w:rsid w:val="008A555C"/>
    <w:rsid w:val="008A7764"/>
    <w:rsid w:val="008C1E83"/>
    <w:rsid w:val="008C2D64"/>
    <w:rsid w:val="008C601C"/>
    <w:rsid w:val="008F78A8"/>
    <w:rsid w:val="00904669"/>
    <w:rsid w:val="009118CA"/>
    <w:rsid w:val="00911918"/>
    <w:rsid w:val="00916640"/>
    <w:rsid w:val="0092510E"/>
    <w:rsid w:val="00926352"/>
    <w:rsid w:val="009364F0"/>
    <w:rsid w:val="00936691"/>
    <w:rsid w:val="00942211"/>
    <w:rsid w:val="00965615"/>
    <w:rsid w:val="00967BFD"/>
    <w:rsid w:val="00971121"/>
    <w:rsid w:val="00972061"/>
    <w:rsid w:val="009A2638"/>
    <w:rsid w:val="009A3326"/>
    <w:rsid w:val="009A3D00"/>
    <w:rsid w:val="009B3602"/>
    <w:rsid w:val="009B61FB"/>
    <w:rsid w:val="009B68F5"/>
    <w:rsid w:val="009C222A"/>
    <w:rsid w:val="009E44F5"/>
    <w:rsid w:val="009F4A3B"/>
    <w:rsid w:val="00A17C04"/>
    <w:rsid w:val="00A21E1A"/>
    <w:rsid w:val="00A2311B"/>
    <w:rsid w:val="00A260B3"/>
    <w:rsid w:val="00A41A70"/>
    <w:rsid w:val="00A431F8"/>
    <w:rsid w:val="00A51ECD"/>
    <w:rsid w:val="00A62CF0"/>
    <w:rsid w:val="00A65845"/>
    <w:rsid w:val="00A665CA"/>
    <w:rsid w:val="00A972CE"/>
    <w:rsid w:val="00A97FAA"/>
    <w:rsid w:val="00AB01CD"/>
    <w:rsid w:val="00AC127C"/>
    <w:rsid w:val="00AE6BF0"/>
    <w:rsid w:val="00AF355A"/>
    <w:rsid w:val="00B0153B"/>
    <w:rsid w:val="00B138EE"/>
    <w:rsid w:val="00B1605E"/>
    <w:rsid w:val="00B21367"/>
    <w:rsid w:val="00B22498"/>
    <w:rsid w:val="00B262C9"/>
    <w:rsid w:val="00B272A9"/>
    <w:rsid w:val="00B41BC9"/>
    <w:rsid w:val="00B4480E"/>
    <w:rsid w:val="00B46A08"/>
    <w:rsid w:val="00B63569"/>
    <w:rsid w:val="00B7224A"/>
    <w:rsid w:val="00B82E8F"/>
    <w:rsid w:val="00B96F33"/>
    <w:rsid w:val="00BA44C8"/>
    <w:rsid w:val="00BA4C76"/>
    <w:rsid w:val="00BD3CE6"/>
    <w:rsid w:val="00BF2353"/>
    <w:rsid w:val="00BF240A"/>
    <w:rsid w:val="00BF436C"/>
    <w:rsid w:val="00C14B1E"/>
    <w:rsid w:val="00C24297"/>
    <w:rsid w:val="00C32C54"/>
    <w:rsid w:val="00C522FB"/>
    <w:rsid w:val="00C602B1"/>
    <w:rsid w:val="00C6535B"/>
    <w:rsid w:val="00C812D4"/>
    <w:rsid w:val="00C91F65"/>
    <w:rsid w:val="00CA2DAF"/>
    <w:rsid w:val="00CA4646"/>
    <w:rsid w:val="00CA69FB"/>
    <w:rsid w:val="00CD40BE"/>
    <w:rsid w:val="00CD46A0"/>
    <w:rsid w:val="00CD641B"/>
    <w:rsid w:val="00CF214D"/>
    <w:rsid w:val="00CF21D0"/>
    <w:rsid w:val="00CF7D9C"/>
    <w:rsid w:val="00D00B8A"/>
    <w:rsid w:val="00D011BC"/>
    <w:rsid w:val="00D06D49"/>
    <w:rsid w:val="00D12274"/>
    <w:rsid w:val="00D133A8"/>
    <w:rsid w:val="00D25AE7"/>
    <w:rsid w:val="00D46CC0"/>
    <w:rsid w:val="00D663F4"/>
    <w:rsid w:val="00D846B2"/>
    <w:rsid w:val="00D95CEA"/>
    <w:rsid w:val="00DA3B10"/>
    <w:rsid w:val="00DA4DD1"/>
    <w:rsid w:val="00DC3DAE"/>
    <w:rsid w:val="00DD67E6"/>
    <w:rsid w:val="00DE4A9A"/>
    <w:rsid w:val="00DF5382"/>
    <w:rsid w:val="00E00F52"/>
    <w:rsid w:val="00E1228C"/>
    <w:rsid w:val="00E14491"/>
    <w:rsid w:val="00E1781B"/>
    <w:rsid w:val="00E21005"/>
    <w:rsid w:val="00E24DC3"/>
    <w:rsid w:val="00E31E70"/>
    <w:rsid w:val="00E42C39"/>
    <w:rsid w:val="00E51E3C"/>
    <w:rsid w:val="00E53FA0"/>
    <w:rsid w:val="00E56973"/>
    <w:rsid w:val="00E62342"/>
    <w:rsid w:val="00E7169F"/>
    <w:rsid w:val="00E81C39"/>
    <w:rsid w:val="00E8270C"/>
    <w:rsid w:val="00E90820"/>
    <w:rsid w:val="00EA0EF0"/>
    <w:rsid w:val="00EB73B9"/>
    <w:rsid w:val="00EC0724"/>
    <w:rsid w:val="00EC4F20"/>
    <w:rsid w:val="00EC7EA0"/>
    <w:rsid w:val="00ED0093"/>
    <w:rsid w:val="00EE3D3E"/>
    <w:rsid w:val="00EE6CBD"/>
    <w:rsid w:val="00EF205F"/>
    <w:rsid w:val="00EF5ACB"/>
    <w:rsid w:val="00F20592"/>
    <w:rsid w:val="00F208E4"/>
    <w:rsid w:val="00F21D5C"/>
    <w:rsid w:val="00F3002E"/>
    <w:rsid w:val="00F3630D"/>
    <w:rsid w:val="00F37BB3"/>
    <w:rsid w:val="00F45E28"/>
    <w:rsid w:val="00F70CE8"/>
    <w:rsid w:val="00F741F1"/>
    <w:rsid w:val="00F83A3F"/>
    <w:rsid w:val="00F840A6"/>
    <w:rsid w:val="00F9284D"/>
    <w:rsid w:val="00FA1C6B"/>
    <w:rsid w:val="00FB0D59"/>
    <w:rsid w:val="00FC0E83"/>
    <w:rsid w:val="00FC2BB6"/>
    <w:rsid w:val="00FE0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F4EC8"/>
    <w:pPr>
      <w:jc w:val="both"/>
    </w:pPr>
    <w:rPr>
      <w:rFonts w:ascii="Arial" w:hAnsi="Arial" w:cs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F4EC8"/>
    <w:pPr>
      <w:keepNext/>
      <w:keepLines/>
      <w:spacing w:before="480"/>
      <w:outlineLvl w:val="0"/>
    </w:pPr>
    <w:rPr>
      <w:rFonts w:cs="Times New Roman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eff">
    <w:name w:val="Betreff"/>
    <w:basedOn w:val="Standard"/>
    <w:rsid w:val="000F4EC8"/>
    <w:pPr>
      <w:spacing w:before="3600"/>
    </w:pPr>
    <w:rPr>
      <w:b/>
    </w:rPr>
  </w:style>
  <w:style w:type="paragraph" w:styleId="Kopfzeile">
    <w:name w:val="header"/>
    <w:basedOn w:val="Standard"/>
    <w:rsid w:val="000F4EC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F4EC8"/>
    <w:pPr>
      <w:tabs>
        <w:tab w:val="center" w:pos="4536"/>
        <w:tab w:val="right" w:pos="9072"/>
      </w:tabs>
    </w:pPr>
  </w:style>
  <w:style w:type="paragraph" w:customStyle="1" w:styleId="BetreffZeile2">
    <w:name w:val="Betreff Zeile2"/>
    <w:basedOn w:val="Standard"/>
    <w:rsid w:val="000F4EC8"/>
    <w:pPr>
      <w:spacing w:after="240"/>
    </w:pPr>
    <w:rPr>
      <w:b/>
    </w:rPr>
  </w:style>
  <w:style w:type="paragraph" w:styleId="Titel">
    <w:name w:val="Title"/>
    <w:basedOn w:val="Standard"/>
    <w:next w:val="Standard"/>
    <w:link w:val="TitelZchn"/>
    <w:qFormat/>
    <w:rsid w:val="000F4EC8"/>
    <w:pPr>
      <w:pBdr>
        <w:bottom w:val="single" w:sz="8" w:space="4" w:color="4F81BD"/>
      </w:pBdr>
      <w:spacing w:after="300"/>
      <w:contextualSpacing/>
    </w:pPr>
    <w:rPr>
      <w:rFonts w:cs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rsid w:val="000F4EC8"/>
    <w:rPr>
      <w:rFonts w:ascii="Arial" w:hAnsi="Arial"/>
      <w:color w:val="17365D"/>
      <w:spacing w:val="5"/>
      <w:kern w:val="28"/>
      <w:sz w:val="52"/>
      <w:szCs w:val="52"/>
    </w:rPr>
  </w:style>
  <w:style w:type="character" w:customStyle="1" w:styleId="berschrift1Zchn">
    <w:name w:val="Überschrift 1 Zchn"/>
    <w:link w:val="berschrift1"/>
    <w:rsid w:val="000F4EC8"/>
    <w:rPr>
      <w:rFonts w:ascii="Arial" w:hAnsi="Arial"/>
      <w:b/>
      <w:bCs/>
      <w:color w:val="365F91"/>
      <w:sz w:val="28"/>
      <w:szCs w:val="28"/>
    </w:rPr>
  </w:style>
  <w:style w:type="paragraph" w:styleId="Untertitel">
    <w:name w:val="Subtitle"/>
    <w:basedOn w:val="Standard"/>
    <w:next w:val="Standard"/>
    <w:link w:val="UntertitelZchn"/>
    <w:qFormat/>
    <w:rsid w:val="000F4EC8"/>
    <w:pPr>
      <w:numPr>
        <w:ilvl w:val="1"/>
      </w:numPr>
    </w:pPr>
    <w:rPr>
      <w:rFonts w:cs="Times New Roman"/>
      <w:i/>
      <w:iCs/>
      <w:color w:val="4F81BD"/>
      <w:spacing w:val="15"/>
      <w:sz w:val="24"/>
    </w:rPr>
  </w:style>
  <w:style w:type="character" w:customStyle="1" w:styleId="UntertitelZchn">
    <w:name w:val="Untertitel Zchn"/>
    <w:link w:val="Untertitel"/>
    <w:rsid w:val="000F4EC8"/>
    <w:rPr>
      <w:rFonts w:ascii="Arial" w:hAnsi="Arial"/>
      <w:i/>
      <w:iCs/>
      <w:color w:val="4F81BD"/>
      <w:spacing w:val="15"/>
      <w:sz w:val="24"/>
      <w:szCs w:val="24"/>
    </w:rPr>
  </w:style>
  <w:style w:type="character" w:customStyle="1" w:styleId="FuzeileZchn">
    <w:name w:val="Fußzeile Zchn"/>
    <w:link w:val="Fuzeile"/>
    <w:uiPriority w:val="99"/>
    <w:rsid w:val="000F4EC8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0F4E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F4EC8"/>
    <w:rPr>
      <w:rFonts w:ascii="Tahoma" w:hAnsi="Tahoma" w:cs="Tahoma"/>
      <w:sz w:val="16"/>
      <w:szCs w:val="16"/>
    </w:rPr>
  </w:style>
  <w:style w:type="character" w:styleId="Fett">
    <w:name w:val="Strong"/>
    <w:qFormat/>
    <w:rsid w:val="000F4EC8"/>
    <w:rPr>
      <w:rFonts w:ascii="Arial" w:hAnsi="Arial"/>
      <w:b/>
      <w:bCs/>
    </w:rPr>
  </w:style>
  <w:style w:type="character" w:styleId="Hervorhebung">
    <w:name w:val="Emphasis"/>
    <w:qFormat/>
    <w:rsid w:val="000F4EC8"/>
    <w:rPr>
      <w:rFonts w:ascii="Arial" w:hAnsi="Arial"/>
      <w:i/>
      <w:iCs/>
    </w:rPr>
  </w:style>
  <w:style w:type="character" w:styleId="SchwacheHervorhebung">
    <w:name w:val="Subtle Emphasis"/>
    <w:uiPriority w:val="19"/>
    <w:qFormat/>
    <w:rsid w:val="000F4EC8"/>
    <w:rPr>
      <w:rFonts w:ascii="Arial" w:hAnsi="Arial"/>
      <w:i/>
      <w:iCs/>
      <w:color w:val="808080"/>
    </w:rPr>
  </w:style>
  <w:style w:type="character" w:styleId="IntensiveHervorhebung">
    <w:name w:val="Intense Emphasis"/>
    <w:uiPriority w:val="21"/>
    <w:qFormat/>
    <w:rsid w:val="000F4EC8"/>
    <w:rPr>
      <w:rFonts w:ascii="Arial" w:hAnsi="Arial"/>
      <w:b/>
      <w:bCs/>
      <w:i/>
      <w:iCs/>
      <w:color w:val="4F81BD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F4EC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0F4EC8"/>
    <w:rPr>
      <w:rFonts w:ascii="Arial" w:hAnsi="Arial" w:cs="Arial"/>
      <w:b/>
      <w:bCs/>
      <w:i/>
      <w:iCs/>
      <w:color w:val="4F81BD"/>
      <w:sz w:val="22"/>
      <w:szCs w:val="24"/>
    </w:rPr>
  </w:style>
  <w:style w:type="character" w:styleId="SchwacherVerweis">
    <w:name w:val="Subtle Reference"/>
    <w:uiPriority w:val="31"/>
    <w:rsid w:val="000F4EC8"/>
    <w:rPr>
      <w:rFonts w:ascii="DINMittelschrift" w:hAnsi="DINMittelschrift"/>
      <w:smallCaps/>
      <w:color w:val="C0504D"/>
      <w:u w:val="single"/>
    </w:rPr>
  </w:style>
  <w:style w:type="character" w:styleId="IntensiverVerweis">
    <w:name w:val="Intense Reference"/>
    <w:uiPriority w:val="32"/>
    <w:qFormat/>
    <w:rsid w:val="000F4EC8"/>
    <w:rPr>
      <w:rFonts w:ascii="Arial" w:hAnsi="Arial"/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0F4EC8"/>
    <w:rPr>
      <w:rFonts w:ascii="Arial" w:hAnsi="Arial"/>
      <w:b/>
      <w:bCs/>
      <w:smallCaps/>
      <w:spacing w:val="5"/>
    </w:rPr>
  </w:style>
  <w:style w:type="table" w:styleId="Tabellenraster">
    <w:name w:val="Table Grid"/>
    <w:basedOn w:val="NormaleTabelle"/>
    <w:rsid w:val="00663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0F4EC8"/>
    <w:pPr>
      <w:jc w:val="both"/>
    </w:pPr>
    <w:rPr>
      <w:rFonts w:ascii="Arial" w:hAnsi="Arial" w:cs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F4EC8"/>
    <w:pPr>
      <w:keepNext/>
      <w:keepLines/>
      <w:spacing w:before="480"/>
      <w:outlineLvl w:val="0"/>
    </w:pPr>
    <w:rPr>
      <w:rFonts w:cs="Times New Roman"/>
      <w:b/>
      <w:bCs/>
      <w:color w:val="365F91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eff">
    <w:name w:val="Betreff"/>
    <w:basedOn w:val="Standard"/>
    <w:rsid w:val="000F4EC8"/>
    <w:pPr>
      <w:spacing w:before="3600"/>
    </w:pPr>
    <w:rPr>
      <w:b/>
    </w:rPr>
  </w:style>
  <w:style w:type="paragraph" w:styleId="Kopfzeile">
    <w:name w:val="header"/>
    <w:basedOn w:val="Standard"/>
    <w:rsid w:val="000F4EC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F4EC8"/>
    <w:pPr>
      <w:tabs>
        <w:tab w:val="center" w:pos="4536"/>
        <w:tab w:val="right" w:pos="9072"/>
      </w:tabs>
    </w:pPr>
  </w:style>
  <w:style w:type="paragraph" w:customStyle="1" w:styleId="BetreffZeile2">
    <w:name w:val="Betreff Zeile2"/>
    <w:basedOn w:val="Standard"/>
    <w:rsid w:val="000F4EC8"/>
    <w:pPr>
      <w:spacing w:after="240"/>
    </w:pPr>
    <w:rPr>
      <w:b/>
    </w:rPr>
  </w:style>
  <w:style w:type="paragraph" w:styleId="Titel">
    <w:name w:val="Title"/>
    <w:basedOn w:val="Standard"/>
    <w:next w:val="Standard"/>
    <w:link w:val="TitelZchn"/>
    <w:qFormat/>
    <w:rsid w:val="000F4EC8"/>
    <w:pPr>
      <w:pBdr>
        <w:bottom w:val="single" w:sz="8" w:space="4" w:color="4F81BD"/>
      </w:pBdr>
      <w:spacing w:after="300"/>
      <w:contextualSpacing/>
    </w:pPr>
    <w:rPr>
      <w:rFonts w:cs="Times New Roman"/>
      <w:color w:val="17365D"/>
      <w:spacing w:val="5"/>
      <w:kern w:val="28"/>
      <w:sz w:val="52"/>
      <w:szCs w:val="52"/>
    </w:rPr>
  </w:style>
  <w:style w:type="character" w:customStyle="1" w:styleId="TitelZchn">
    <w:name w:val="Titel Zchn"/>
    <w:link w:val="Titel"/>
    <w:rsid w:val="000F4EC8"/>
    <w:rPr>
      <w:rFonts w:ascii="Arial" w:hAnsi="Arial"/>
      <w:color w:val="17365D"/>
      <w:spacing w:val="5"/>
      <w:kern w:val="28"/>
      <w:sz w:val="52"/>
      <w:szCs w:val="52"/>
    </w:rPr>
  </w:style>
  <w:style w:type="character" w:customStyle="1" w:styleId="berschrift1Zchn">
    <w:name w:val="Überschrift 1 Zchn"/>
    <w:link w:val="berschrift1"/>
    <w:rsid w:val="000F4EC8"/>
    <w:rPr>
      <w:rFonts w:ascii="Arial" w:hAnsi="Arial"/>
      <w:b/>
      <w:bCs/>
      <w:color w:val="365F91"/>
      <w:sz w:val="28"/>
      <w:szCs w:val="28"/>
    </w:rPr>
  </w:style>
  <w:style w:type="paragraph" w:styleId="Untertitel">
    <w:name w:val="Subtitle"/>
    <w:basedOn w:val="Standard"/>
    <w:next w:val="Standard"/>
    <w:link w:val="UntertitelZchn"/>
    <w:qFormat/>
    <w:rsid w:val="000F4EC8"/>
    <w:pPr>
      <w:numPr>
        <w:ilvl w:val="1"/>
      </w:numPr>
    </w:pPr>
    <w:rPr>
      <w:rFonts w:cs="Times New Roman"/>
      <w:i/>
      <w:iCs/>
      <w:color w:val="4F81BD"/>
      <w:spacing w:val="15"/>
      <w:sz w:val="24"/>
    </w:rPr>
  </w:style>
  <w:style w:type="character" w:customStyle="1" w:styleId="UntertitelZchn">
    <w:name w:val="Untertitel Zchn"/>
    <w:link w:val="Untertitel"/>
    <w:rsid w:val="000F4EC8"/>
    <w:rPr>
      <w:rFonts w:ascii="Arial" w:hAnsi="Arial"/>
      <w:i/>
      <w:iCs/>
      <w:color w:val="4F81BD"/>
      <w:spacing w:val="15"/>
      <w:sz w:val="24"/>
      <w:szCs w:val="24"/>
    </w:rPr>
  </w:style>
  <w:style w:type="character" w:customStyle="1" w:styleId="FuzeileZchn">
    <w:name w:val="Fußzeile Zchn"/>
    <w:link w:val="Fuzeile"/>
    <w:uiPriority w:val="99"/>
    <w:rsid w:val="000F4EC8"/>
    <w:rPr>
      <w:rFonts w:ascii="Arial" w:hAnsi="Arial" w:cs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0F4E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F4EC8"/>
    <w:rPr>
      <w:rFonts w:ascii="Tahoma" w:hAnsi="Tahoma" w:cs="Tahoma"/>
      <w:sz w:val="16"/>
      <w:szCs w:val="16"/>
    </w:rPr>
  </w:style>
  <w:style w:type="character" w:styleId="Fett">
    <w:name w:val="Strong"/>
    <w:qFormat/>
    <w:rsid w:val="000F4EC8"/>
    <w:rPr>
      <w:rFonts w:ascii="Arial" w:hAnsi="Arial"/>
      <w:b/>
      <w:bCs/>
    </w:rPr>
  </w:style>
  <w:style w:type="character" w:styleId="Hervorhebung">
    <w:name w:val="Emphasis"/>
    <w:qFormat/>
    <w:rsid w:val="000F4EC8"/>
    <w:rPr>
      <w:rFonts w:ascii="Arial" w:hAnsi="Arial"/>
      <w:i/>
      <w:iCs/>
    </w:rPr>
  </w:style>
  <w:style w:type="character" w:styleId="SchwacheHervorhebung">
    <w:name w:val="Subtle Emphasis"/>
    <w:uiPriority w:val="19"/>
    <w:qFormat/>
    <w:rsid w:val="000F4EC8"/>
    <w:rPr>
      <w:rFonts w:ascii="Arial" w:hAnsi="Arial"/>
      <w:i/>
      <w:iCs/>
      <w:color w:val="808080"/>
    </w:rPr>
  </w:style>
  <w:style w:type="character" w:styleId="IntensiveHervorhebung">
    <w:name w:val="Intense Emphasis"/>
    <w:uiPriority w:val="21"/>
    <w:qFormat/>
    <w:rsid w:val="000F4EC8"/>
    <w:rPr>
      <w:rFonts w:ascii="Arial" w:hAnsi="Arial"/>
      <w:b/>
      <w:bCs/>
      <w:i/>
      <w:iCs/>
      <w:color w:val="4F81BD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F4EC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ivesZitatZchn">
    <w:name w:val="Intensives Zitat Zchn"/>
    <w:link w:val="IntensivesZitat"/>
    <w:uiPriority w:val="30"/>
    <w:rsid w:val="000F4EC8"/>
    <w:rPr>
      <w:rFonts w:ascii="Arial" w:hAnsi="Arial" w:cs="Arial"/>
      <w:b/>
      <w:bCs/>
      <w:i/>
      <w:iCs/>
      <w:color w:val="4F81BD"/>
      <w:sz w:val="22"/>
      <w:szCs w:val="24"/>
    </w:rPr>
  </w:style>
  <w:style w:type="character" w:styleId="SchwacherVerweis">
    <w:name w:val="Subtle Reference"/>
    <w:uiPriority w:val="31"/>
    <w:rsid w:val="000F4EC8"/>
    <w:rPr>
      <w:rFonts w:ascii="DINMittelschrift" w:hAnsi="DINMittelschrift"/>
      <w:smallCaps/>
      <w:color w:val="C0504D"/>
      <w:u w:val="single"/>
    </w:rPr>
  </w:style>
  <w:style w:type="character" w:styleId="IntensiverVerweis">
    <w:name w:val="Intense Reference"/>
    <w:uiPriority w:val="32"/>
    <w:qFormat/>
    <w:rsid w:val="000F4EC8"/>
    <w:rPr>
      <w:rFonts w:ascii="Arial" w:hAnsi="Arial"/>
      <w:b/>
      <w:bCs/>
      <w:smallCaps/>
      <w:color w:val="C0504D"/>
      <w:spacing w:val="5"/>
      <w:u w:val="single"/>
    </w:rPr>
  </w:style>
  <w:style w:type="character" w:styleId="Buchtitel">
    <w:name w:val="Book Title"/>
    <w:uiPriority w:val="33"/>
    <w:qFormat/>
    <w:rsid w:val="000F4EC8"/>
    <w:rPr>
      <w:rFonts w:ascii="Arial" w:hAnsi="Arial"/>
      <w:b/>
      <w:bCs/>
      <w:smallCaps/>
      <w:spacing w:val="5"/>
    </w:rPr>
  </w:style>
  <w:style w:type="table" w:styleId="Tabellenraster">
    <w:name w:val="Table Grid"/>
    <w:basedOn w:val="NormaleTabelle"/>
    <w:rsid w:val="00663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\usr_dot_2013\B_rief-BVT_2016_V0-7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75278-2141-488F-9E06-DA906DB48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B_rief-BVT_2016_V0-7.dot</Template>
  <TotalTime>0</TotalTime>
  <Pages>1</Pages>
  <Words>133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 Dokumenten Vorlage</vt:lpstr>
    </vt:vector>
  </TitlesOfParts>
  <Company>SPIEKERMANN AG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 Dokumenten Vorlage</dc:title>
  <dc:subject>Vorlage</dc:subject>
  <dc:creator>Dr. Sievert</dc:creator>
  <cp:keywords>New Document</cp:keywords>
  <dc:description>Neue CI/CD Vorlage ab 17.01.2011</dc:description>
  <cp:lastModifiedBy>Dr. Sievert</cp:lastModifiedBy>
  <cp:revision>35</cp:revision>
  <cp:lastPrinted>2017-03-05T06:46:00Z</cp:lastPrinted>
  <dcterms:created xsi:type="dcterms:W3CDTF">2016-06-05T09:43:00Z</dcterms:created>
  <dcterms:modified xsi:type="dcterms:W3CDTF">2017-03-05T06:46:00Z</dcterms:modified>
  <cp:category>Datei Vorlage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936049611</vt:i4>
  </property>
</Properties>
</file>