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559"/>
        <w:gridCol w:w="2693"/>
      </w:tblGrid>
      <w:tr w:rsidR="006801C9" w:rsidRPr="003A67AF" w:rsidTr="006801C9">
        <w:tc>
          <w:tcPr>
            <w:tcW w:w="5637" w:type="dxa"/>
            <w:vMerge w:val="restart"/>
            <w:shd w:val="clear" w:color="auto" w:fill="auto"/>
          </w:tcPr>
          <w:p w:rsidR="006801C9" w:rsidRDefault="006801C9" w:rsidP="006801C9">
            <w:pPr>
              <w:spacing w:before="20" w:after="20"/>
              <w:jc w:val="left"/>
              <w:rPr>
                <w:sz w:val="16"/>
                <w:szCs w:val="16"/>
              </w:rPr>
            </w:pPr>
            <w:r w:rsidRPr="003A67AF">
              <w:rPr>
                <w:sz w:val="16"/>
                <w:szCs w:val="16"/>
              </w:rPr>
              <w:t>Name bzw. Firmenbezeichnung des Bewerbers</w:t>
            </w:r>
          </w:p>
          <w:p w:rsidR="006801C9" w:rsidRPr="003A67AF" w:rsidRDefault="006801C9" w:rsidP="006801C9">
            <w:pPr>
              <w:spacing w:before="20" w:after="20"/>
              <w:jc w:val="left"/>
              <w:rPr>
                <w:sz w:val="16"/>
                <w:szCs w:val="16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6801C9" w:rsidRPr="003A67AF" w:rsidRDefault="006801C9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16"/>
                <w:szCs w:val="20"/>
              </w:rPr>
              <w:t xml:space="preserve">Ort, Datum  </w:t>
            </w:r>
            <w:bookmarkStart w:id="0" w:name="Text19"/>
          </w:p>
        </w:tc>
        <w:bookmarkEnd w:id="0"/>
        <w:tc>
          <w:tcPr>
            <w:tcW w:w="2693" w:type="dxa"/>
            <w:shd w:val="clear" w:color="auto" w:fill="auto"/>
          </w:tcPr>
          <w:p w:rsidR="006801C9" w:rsidRPr="003A67AF" w:rsidRDefault="006801C9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A67AF">
              <w:rPr>
                <w:position w:val="4"/>
                <w:sz w:val="20"/>
                <w:szCs w:val="20"/>
              </w:rPr>
              <w:instrText xml:space="preserve"> FORMTEXT </w:instrText>
            </w:r>
            <w:r w:rsidRPr="003A67AF">
              <w:rPr>
                <w:position w:val="4"/>
                <w:sz w:val="20"/>
                <w:szCs w:val="20"/>
              </w:rPr>
            </w:r>
            <w:r w:rsidRPr="003A67AF">
              <w:rPr>
                <w:position w:val="4"/>
                <w:sz w:val="20"/>
                <w:szCs w:val="20"/>
              </w:rPr>
              <w:fldChar w:fldCharType="separate"/>
            </w:r>
            <w:r w:rsidR="0004371D">
              <w:rPr>
                <w:noProof/>
                <w:position w:val="4"/>
                <w:sz w:val="20"/>
                <w:szCs w:val="20"/>
              </w:rPr>
              <w:t> </w:t>
            </w:r>
            <w:r w:rsidR="0004371D">
              <w:rPr>
                <w:noProof/>
                <w:position w:val="4"/>
                <w:sz w:val="20"/>
                <w:szCs w:val="20"/>
              </w:rPr>
              <w:t> </w:t>
            </w:r>
            <w:r w:rsidR="0004371D">
              <w:rPr>
                <w:noProof/>
                <w:position w:val="4"/>
                <w:sz w:val="20"/>
                <w:szCs w:val="20"/>
              </w:rPr>
              <w:t> </w:t>
            </w:r>
            <w:r w:rsidR="0004371D">
              <w:rPr>
                <w:noProof/>
                <w:position w:val="4"/>
                <w:sz w:val="20"/>
                <w:szCs w:val="20"/>
              </w:rPr>
              <w:t> </w:t>
            </w:r>
            <w:r w:rsidR="0004371D">
              <w:rPr>
                <w:noProof/>
                <w:position w:val="4"/>
                <w:sz w:val="20"/>
                <w:szCs w:val="20"/>
              </w:rPr>
              <w:t> </w:t>
            </w:r>
            <w:r w:rsidRPr="003A67AF">
              <w:rPr>
                <w:position w:val="4"/>
                <w:sz w:val="20"/>
                <w:szCs w:val="20"/>
              </w:rPr>
              <w:fldChar w:fldCharType="end"/>
            </w:r>
          </w:p>
        </w:tc>
      </w:tr>
      <w:tr w:rsidR="006801C9" w:rsidRPr="003A67AF" w:rsidTr="006801C9">
        <w:tc>
          <w:tcPr>
            <w:tcW w:w="5637" w:type="dxa"/>
            <w:vMerge/>
            <w:shd w:val="clear" w:color="auto" w:fill="auto"/>
          </w:tcPr>
          <w:p w:rsidR="006801C9" w:rsidRPr="003A67AF" w:rsidRDefault="006801C9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801C9" w:rsidRPr="003A67AF" w:rsidRDefault="006801C9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16"/>
                <w:szCs w:val="20"/>
              </w:rPr>
              <w:t>Bearbeiter</w:t>
            </w:r>
          </w:p>
        </w:tc>
        <w:tc>
          <w:tcPr>
            <w:tcW w:w="2693" w:type="dxa"/>
            <w:shd w:val="clear" w:color="auto" w:fill="auto"/>
          </w:tcPr>
          <w:p w:rsidR="006801C9" w:rsidRPr="003A67AF" w:rsidRDefault="006801C9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C32C54" w:rsidRPr="003A67AF" w:rsidTr="006801C9">
        <w:trPr>
          <w:trHeight w:val="237"/>
        </w:trPr>
        <w:tc>
          <w:tcPr>
            <w:tcW w:w="5637" w:type="dxa"/>
            <w:vMerge w:val="restart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16"/>
                <w:szCs w:val="16"/>
              </w:rPr>
              <w:t>Anschrift</w:t>
            </w:r>
            <w:r w:rsidRPr="003A67AF">
              <w:rPr>
                <w:sz w:val="20"/>
                <w:szCs w:val="20"/>
              </w:rPr>
              <w:t xml:space="preserve"> </w:t>
            </w:r>
            <w:r w:rsidRPr="003A67AF">
              <w:rPr>
                <w:sz w:val="16"/>
                <w:szCs w:val="16"/>
              </w:rPr>
              <w:t>des Bewerbers</w:t>
            </w:r>
          </w:p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" w:name="Text21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16"/>
                <w:szCs w:val="20"/>
              </w:rPr>
              <w:t>Telefon</w:t>
            </w:r>
          </w:p>
        </w:tc>
        <w:tc>
          <w:tcPr>
            <w:tcW w:w="2693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C32C54" w:rsidRPr="003A67AF" w:rsidTr="006801C9">
        <w:trPr>
          <w:trHeight w:val="234"/>
        </w:trPr>
        <w:tc>
          <w:tcPr>
            <w:tcW w:w="5637" w:type="dxa"/>
            <w:vMerge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16"/>
                <w:szCs w:val="20"/>
              </w:rPr>
              <w:t>Fax</w:t>
            </w:r>
          </w:p>
        </w:tc>
        <w:tc>
          <w:tcPr>
            <w:tcW w:w="2693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" w:name="Text24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C32C54" w:rsidRPr="003A67AF" w:rsidTr="006801C9">
        <w:trPr>
          <w:trHeight w:val="234"/>
        </w:trPr>
        <w:tc>
          <w:tcPr>
            <w:tcW w:w="5637" w:type="dxa"/>
            <w:vMerge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16"/>
                <w:szCs w:val="16"/>
              </w:rPr>
              <w:t>E-Mail Adresse</w:t>
            </w:r>
          </w:p>
        </w:tc>
        <w:tc>
          <w:tcPr>
            <w:tcW w:w="2693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5" w:name="Text25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32C54" w:rsidRPr="003A67AF" w:rsidTr="006801C9">
        <w:trPr>
          <w:trHeight w:val="425"/>
        </w:trPr>
        <w:tc>
          <w:tcPr>
            <w:tcW w:w="5637" w:type="dxa"/>
            <w:vMerge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position w:val="4"/>
                <w:sz w:val="16"/>
                <w:szCs w:val="20"/>
              </w:rPr>
              <w:t>Geschäftszeichen</w:t>
            </w:r>
          </w:p>
        </w:tc>
        <w:tc>
          <w:tcPr>
            <w:tcW w:w="2693" w:type="dxa"/>
            <w:shd w:val="clear" w:color="auto" w:fill="auto"/>
          </w:tcPr>
          <w:p w:rsidR="00C32C54" w:rsidRPr="003A67AF" w:rsidRDefault="00C32C54" w:rsidP="006801C9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3A67AF">
              <w:rPr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6" w:name="Text26"/>
            <w:r w:rsidRPr="003A67AF">
              <w:rPr>
                <w:sz w:val="20"/>
                <w:szCs w:val="20"/>
              </w:rPr>
              <w:instrText xml:space="preserve"> FORMTEXT </w:instrText>
            </w:r>
            <w:r w:rsidRPr="003A67AF">
              <w:rPr>
                <w:sz w:val="20"/>
                <w:szCs w:val="20"/>
              </w:rPr>
            </w:r>
            <w:r w:rsidRPr="003A67AF">
              <w:rPr>
                <w:sz w:val="20"/>
                <w:szCs w:val="20"/>
              </w:rPr>
              <w:fldChar w:fldCharType="separate"/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="0004371D">
              <w:rPr>
                <w:noProof/>
                <w:sz w:val="20"/>
                <w:szCs w:val="20"/>
              </w:rPr>
              <w:t> </w:t>
            </w:r>
            <w:r w:rsidRPr="003A67AF">
              <w:rPr>
                <w:sz w:val="20"/>
                <w:szCs w:val="20"/>
              </w:rPr>
              <w:fldChar w:fldCharType="end"/>
            </w:r>
            <w:bookmarkEnd w:id="6"/>
          </w:p>
        </w:tc>
      </w:tr>
    </w:tbl>
    <w:p w:rsidR="00C32C54" w:rsidRDefault="00C32C54" w:rsidP="00C32C54"/>
    <w:p w:rsidR="00110FFF" w:rsidRDefault="00110FFF" w:rsidP="00C32C5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F794BBC" wp14:editId="2B5B4DFB">
                <wp:simplePos x="0" y="0"/>
                <wp:positionH relativeFrom="margin">
                  <wp:posOffset>-62230</wp:posOffset>
                </wp:positionH>
                <wp:positionV relativeFrom="margin">
                  <wp:posOffset>1245235</wp:posOffset>
                </wp:positionV>
                <wp:extent cx="6267450" cy="1259840"/>
                <wp:effectExtent l="0" t="0" r="0" b="0"/>
                <wp:wrapSquare wrapText="bothSides"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1259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/>
                      </wps:spPr>
                      <wps:txbx>
                        <w:txbxContent>
                          <w:p w:rsidR="00C32C54" w:rsidRDefault="00C32C54" w:rsidP="008C19C0">
                            <w:pPr>
                              <w:ind w:left="142"/>
                            </w:pPr>
                            <w:r>
                              <w:t xml:space="preserve">An </w:t>
                            </w:r>
                          </w:p>
                          <w:p w:rsidR="00110FFF" w:rsidRDefault="00110FFF" w:rsidP="008C19C0">
                            <w:pPr>
                              <w:ind w:left="142"/>
                            </w:pPr>
                          </w:p>
                          <w:p w:rsidR="00C32C54" w:rsidRDefault="00130B17" w:rsidP="008C19C0">
                            <w:pPr>
                              <w:ind w:left="142"/>
                            </w:pPr>
                            <w:r>
                              <w:fldChar w:fldCharType="begin"/>
                            </w:r>
                            <w:r>
                              <w:instrText xml:space="preserve"> LINK </w:instrText>
                            </w:r>
                            <w:r w:rsidR="00EF58CD">
                              <w:instrText xml:space="preserve">Excel.Sheet.8 E:\\user\\Corsair_2016-04-30\\04_VT\\VT1402_STOAG-Digitalfunk\\07_Projektbearbeitung\\02_LH\\2017-02-27_Teilnahmeantrag_V0-5\\_STOAG-ITCS_Hilfstabellen_V1-0.xls AG_LOGO!Z2S9 </w:instrText>
                            </w:r>
                            <w:r>
                              <w:instrText xml:space="preserve">\a \t </w:instrText>
                            </w:r>
                            <w:r>
                              <w:fldChar w:fldCharType="separate"/>
                            </w:r>
                            <w:r w:rsidR="00EF58CD">
                              <w:t>STOAG Stadtwerke Oberhausen GmbH</w:t>
                            </w:r>
                            <w:r>
                              <w:fldChar w:fldCharType="end"/>
                            </w:r>
                          </w:p>
                          <w:p w:rsidR="00C32C54" w:rsidRDefault="00130B17" w:rsidP="008C19C0">
                            <w:pPr>
                              <w:ind w:left="142"/>
                            </w:pPr>
                            <w:r>
                              <w:fldChar w:fldCharType="begin"/>
                            </w:r>
                            <w:r>
                              <w:instrText xml:space="preserve"> LINK </w:instrText>
                            </w:r>
                            <w:r w:rsidR="00EF58CD">
                              <w:instrText xml:space="preserve">Excel.Sheet.8 E:\\user\\Corsair_2016-04-30\\04_VT\\VT1402_STOAG-Digitalfunk\\07_Projektbearbeitung\\02_LH\\2017-02-27_Teilnahmeantrag_V0-5\\_STOAG-ITCS_Hilfstabellen_V1-0.xls AG_LOGO!Z3S9 </w:instrText>
                            </w:r>
                            <w:r>
                              <w:instrText xml:space="preserve">\a \t </w:instrText>
                            </w:r>
                            <w:r>
                              <w:fldChar w:fldCharType="separate"/>
                            </w:r>
                            <w:r w:rsidR="00EF58CD">
                              <w:t>Herr Grefer</w:t>
                            </w:r>
                            <w:r>
                              <w:fldChar w:fldCharType="end"/>
                            </w:r>
                          </w:p>
                          <w:p w:rsidR="00C32C54" w:rsidRDefault="00C32C54" w:rsidP="008C19C0">
                            <w:pPr>
                              <w:ind w:left="142"/>
                            </w:pPr>
                          </w:p>
                          <w:p w:rsidR="00C32C54" w:rsidRDefault="00130B17" w:rsidP="008C19C0">
                            <w:pPr>
                              <w:ind w:left="142"/>
                            </w:pPr>
                            <w:r>
                              <w:fldChar w:fldCharType="begin"/>
                            </w:r>
                            <w:r>
                              <w:instrText xml:space="preserve"> LINK </w:instrText>
                            </w:r>
                            <w:r w:rsidR="00EF58CD">
                              <w:instrText xml:space="preserve">Excel.Sheet.8 E:\\user\\Corsair_2016-04-30\\04_VT\\VT1402_STOAG-Digitalfunk\\07_Projektbearbeitung\\02_LH\\2017-02-27_Teilnahmeantrag_V0-5\\_STOAG-ITCS_Hilfstabellen_V1-0.xls AG_LOGO!Z4S9 </w:instrText>
                            </w:r>
                            <w:r>
                              <w:instrText xml:space="preserve">\a \t </w:instrText>
                            </w:r>
                            <w:r>
                              <w:fldChar w:fldCharType="separate"/>
                            </w:r>
                            <w:r w:rsidR="00EF58CD">
                              <w:t>Danziger Str. 31</w:t>
                            </w:r>
                            <w:r>
                              <w:fldChar w:fldCharType="end"/>
                            </w:r>
                          </w:p>
                          <w:p w:rsidR="00C32C54" w:rsidRPr="00097F9E" w:rsidRDefault="00130B17" w:rsidP="008C19C0">
                            <w:pPr>
                              <w:ind w:left="142"/>
                            </w:pPr>
                            <w:r>
                              <w:fldChar w:fldCharType="begin"/>
                            </w:r>
                            <w:r>
                              <w:instrText xml:space="preserve"> LINK </w:instrText>
                            </w:r>
                            <w:r w:rsidR="00EF58CD">
                              <w:instrText xml:space="preserve">Excel.Sheet.8 E:\\user\\Corsair_2016-04-30\\04_VT\\VT1402_STOAG-Digitalfunk\\07_Projektbearbeitung\\02_LH\\2017-02-27_Teilnahmeantrag_V0-5\\_STOAG-ITCS_Hilfstabellen_V1-0.xls AG_LOGO!Z5S9 </w:instrText>
                            </w:r>
                            <w:r>
                              <w:instrText xml:space="preserve">\a \t </w:instrText>
                            </w:r>
                            <w:r>
                              <w:fldChar w:fldCharType="separate"/>
                            </w:r>
                            <w:r w:rsidR="00EF58CD">
                              <w:t>46045 Oberhausen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-4.9pt;margin-top:98.05pt;width:493.5pt;height:99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" o:allowoverlap="f" filled="f" stroked="f" strokeweight=".5pt">
                <v:path arrowok="t"/>
                <v:textbox inset="0,0,0,0">
                  <w:txbxContent>
                    <w:p w:rsidR="00C32C54" w:rsidRDefault="00C32C54" w:rsidP="008C19C0">
                      <w:pPr>
                        <w:ind w:left="142"/>
                      </w:pPr>
                      <w:r>
                        <w:t xml:space="preserve">An </w:t>
                      </w:r>
                    </w:p>
                    <w:p w:rsidR="00110FFF" w:rsidRDefault="00110FFF" w:rsidP="008C19C0">
                      <w:pPr>
                        <w:ind w:left="142"/>
                      </w:pPr>
                    </w:p>
                    <w:p w:rsidR="00C32C54" w:rsidRDefault="00130B17" w:rsidP="008C19C0">
                      <w:pPr>
                        <w:ind w:left="142"/>
                      </w:pPr>
                      <w:r>
                        <w:fldChar w:fldCharType="begin"/>
                      </w:r>
                      <w:r>
                        <w:instrText xml:space="preserve"> LINK </w:instrText>
                      </w:r>
                      <w:r w:rsidR="00EF58CD">
                        <w:instrText xml:space="preserve">Excel.Sheet.8 E:\\user\\Corsair_2016-04-30\\04_VT\\VT1402_STOAG-Digitalfunk\\07_Projektbearbeitung\\02_LH\\2017-02-27_Teilnahmeantrag_V0-5\\_STOAG-ITCS_Hilfstabellen_V1-0.xls AG_LOGO!Z2S9 </w:instrText>
                      </w:r>
                      <w:r>
                        <w:instrText xml:space="preserve">\a \t </w:instrText>
                      </w:r>
                      <w:r w:rsidR="00EF58CD">
                        <w:fldChar w:fldCharType="separate"/>
                      </w:r>
                      <w:r w:rsidR="00EF58CD">
                        <w:t>STOAG Stadtwerke Oberhausen GmbH</w:t>
                      </w:r>
                      <w:r>
                        <w:fldChar w:fldCharType="end"/>
                      </w:r>
                    </w:p>
                    <w:p w:rsidR="00C32C54" w:rsidRDefault="00130B17" w:rsidP="008C19C0">
                      <w:pPr>
                        <w:ind w:left="142"/>
                      </w:pPr>
                      <w:r>
                        <w:fldChar w:fldCharType="begin"/>
                      </w:r>
                      <w:r>
                        <w:instrText xml:space="preserve"> LINK </w:instrText>
                      </w:r>
                      <w:r w:rsidR="00EF58CD">
                        <w:instrText xml:space="preserve">Excel.Sheet.8 E:\\user\\Corsair_2016-04-30\\04_VT\\VT1402_STOAG-Digitalfunk\\07_Projektbearbeitung\\02_LH\\2017-02-27_Teilnahmeantrag_V0-5\\_STOAG-ITCS_Hilfstabellen_V1-0.xls AG_LOGO!Z3S9 </w:instrText>
                      </w:r>
                      <w:r>
                        <w:instrText xml:space="preserve">\a \t </w:instrText>
                      </w:r>
                      <w:r w:rsidR="00EF58CD">
                        <w:fldChar w:fldCharType="separate"/>
                      </w:r>
                      <w:r w:rsidR="00EF58CD">
                        <w:t>Herr Grefer</w:t>
                      </w:r>
                      <w:r>
                        <w:fldChar w:fldCharType="end"/>
                      </w:r>
                    </w:p>
                    <w:p w:rsidR="00C32C54" w:rsidRDefault="00C32C54" w:rsidP="008C19C0">
                      <w:pPr>
                        <w:ind w:left="142"/>
                      </w:pPr>
                    </w:p>
                    <w:p w:rsidR="00C32C54" w:rsidRDefault="00130B17" w:rsidP="008C19C0">
                      <w:pPr>
                        <w:ind w:left="142"/>
                      </w:pPr>
                      <w:r>
                        <w:fldChar w:fldCharType="begin"/>
                      </w:r>
                      <w:r>
                        <w:instrText xml:space="preserve"> LINK </w:instrText>
                      </w:r>
                      <w:r w:rsidR="00EF58CD">
                        <w:instrText xml:space="preserve">Excel.Sheet.8 E:\\user\\Corsair_2016-04-30\\04_VT\\VT1402_STOAG-Digitalfunk\\07_Projektbearbeitung\\02_LH\\2017-02-27_Teilnahmeantrag_V0-5\\_STOAG-ITCS_Hilfstabellen_V1-0.xls AG_LOGO!Z4S9 </w:instrText>
                      </w:r>
                      <w:r>
                        <w:instrText xml:space="preserve">\a \t </w:instrText>
                      </w:r>
                      <w:r w:rsidR="00EF58CD">
                        <w:fldChar w:fldCharType="separate"/>
                      </w:r>
                      <w:r w:rsidR="00EF58CD">
                        <w:t>Danziger Str. 31</w:t>
                      </w:r>
                      <w:r>
                        <w:fldChar w:fldCharType="end"/>
                      </w:r>
                    </w:p>
                    <w:p w:rsidR="00C32C54" w:rsidRPr="00097F9E" w:rsidRDefault="00130B17" w:rsidP="008C19C0">
                      <w:pPr>
                        <w:ind w:left="142"/>
                      </w:pPr>
                      <w:r>
                        <w:fldChar w:fldCharType="begin"/>
                      </w:r>
                      <w:r>
                        <w:instrText xml:space="preserve"> LINK </w:instrText>
                      </w:r>
                      <w:r w:rsidR="00EF58CD">
                        <w:instrText xml:space="preserve">Excel.Sheet.8 E:\\user\\Corsair_2016-04-30\\04_VT\\VT1402_STOAG-Digitalfunk\\07_Projektbearbeitung\\02_LH\\2017-02-27_Teilnahmeantrag_V0-5\\_STOAG-ITCS_Hilfstabellen_V1-0.xls AG_LOGO!Z5S9 </w:instrText>
                      </w:r>
                      <w:r>
                        <w:instrText xml:space="preserve">\a \t </w:instrText>
                      </w:r>
                      <w:r w:rsidR="00EF58CD">
                        <w:fldChar w:fldCharType="separate"/>
                      </w:r>
                      <w:r w:rsidR="00EF58CD">
                        <w:t>46045 Oberhausen</w:t>
                      </w:r>
                      <w:r>
                        <w:fldChar w:fldCharType="end"/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3A67AF" w:rsidRDefault="003A67AF" w:rsidP="003A67AF">
      <w:pPr>
        <w:spacing w:line="240" w:lineRule="exact"/>
        <w:rPr>
          <w:b/>
          <w:spacing w:val="40"/>
          <w:sz w:val="24"/>
          <w:szCs w:val="20"/>
        </w:rPr>
      </w:pPr>
      <w:r w:rsidRPr="003A67AF">
        <w:rPr>
          <w:b/>
          <w:spacing w:val="40"/>
          <w:sz w:val="24"/>
          <w:szCs w:val="20"/>
        </w:rPr>
        <w:t>ANTRAG AUF TEILNAHME</w:t>
      </w:r>
    </w:p>
    <w:p w:rsidR="006801C9" w:rsidRPr="003A67AF" w:rsidRDefault="006801C9" w:rsidP="003A67AF">
      <w:pPr>
        <w:spacing w:line="240" w:lineRule="exact"/>
        <w:rPr>
          <w:b/>
          <w:spacing w:val="40"/>
          <w:sz w:val="24"/>
          <w:szCs w:val="20"/>
        </w:rPr>
      </w:pPr>
    </w:p>
    <w:p w:rsidR="008471D7" w:rsidRDefault="003A67AF" w:rsidP="003A67AF">
      <w:pPr>
        <w:spacing w:line="240" w:lineRule="exact"/>
        <w:rPr>
          <w:sz w:val="24"/>
        </w:rPr>
      </w:pPr>
      <w:r w:rsidRPr="003A67AF">
        <w:rPr>
          <w:sz w:val="24"/>
        </w:rPr>
        <w:t>an dem Vergabeverfahren:</w:t>
      </w:r>
    </w:p>
    <w:p w:rsidR="003A67AF" w:rsidRPr="006801C9" w:rsidRDefault="00EB73B9" w:rsidP="006801C9">
      <w:pPr>
        <w:spacing w:line="240" w:lineRule="exac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B5D97" wp14:editId="5CD247AA">
                <wp:simplePos x="0" y="0"/>
                <wp:positionH relativeFrom="margin">
                  <wp:posOffset>-673735</wp:posOffset>
                </wp:positionH>
                <wp:positionV relativeFrom="margin">
                  <wp:posOffset>3139440</wp:posOffset>
                </wp:positionV>
                <wp:extent cx="201295" cy="0"/>
                <wp:effectExtent l="0" t="0" r="2730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-53.05pt,247.2pt" to="-37.2pt,2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" strokecolor="black [3213]" strokeweight="1pt">
                <w10:wrap anchorx="margin" anchory="margin"/>
              </v:line>
            </w:pict>
          </mc:Fallback>
        </mc:AlternateContent>
      </w:r>
      <w:r w:rsidR="00130B17">
        <w:rPr>
          <w:sz w:val="24"/>
        </w:rPr>
        <w:fldChar w:fldCharType="begin"/>
      </w:r>
      <w:r w:rsidR="00130B17">
        <w:rPr>
          <w:sz w:val="24"/>
        </w:rPr>
        <w:instrText xml:space="preserve"> LINK </w:instrText>
      </w:r>
      <w:r w:rsidR="00EF58CD">
        <w:rPr>
          <w:sz w:val="24"/>
        </w:rPr>
        <w:instrText xml:space="preserve">Excel.Sheet.8 E:\\user\\Corsair_2016-04-30\\04_VT\\VT1402_STOAG-Digitalfunk\\07_Projektbearbeitung\\02_LH\\2017-02-27_Teilnahmeantrag_V0-5\\_STOAG-ITCS_Hilfstabellen_V1-0.xls AG_LOGO!Z10S1 </w:instrText>
      </w:r>
      <w:r w:rsidR="00130B17">
        <w:rPr>
          <w:sz w:val="24"/>
        </w:rPr>
        <w:instrText xml:space="preserve">\a \t \* MERGEFORMAT </w:instrText>
      </w:r>
      <w:r w:rsidR="00130B17">
        <w:rPr>
          <w:sz w:val="24"/>
        </w:rPr>
        <w:fldChar w:fldCharType="separate"/>
      </w:r>
      <w:r w:rsidR="00EF58CD">
        <w:t>Einführung eines digitalen Funksystems bei der STOAG (Baustufe 1) sowie Installation und Inbetriebnahme eines ITCS (Baustufe 2)</w:t>
      </w:r>
      <w:r w:rsidR="00130B17">
        <w:rPr>
          <w:sz w:val="24"/>
        </w:rPr>
        <w:fldChar w:fldCharType="end"/>
      </w:r>
      <w:r w:rsidR="006801C9">
        <w:rPr>
          <w:sz w:val="24"/>
        </w:rPr>
        <w:t xml:space="preserve"> </w:t>
      </w:r>
      <w:r w:rsidR="006801C9" w:rsidRPr="006801C9">
        <w:rPr>
          <w:sz w:val="24"/>
        </w:rPr>
        <w:t xml:space="preserve">(Vergabenummer </w:t>
      </w:r>
      <w:r w:rsidR="00F130CE" w:rsidRPr="00F130CE">
        <w:rPr>
          <w:rFonts w:eastAsia="Calibri"/>
          <w:sz w:val="24"/>
          <w:lang w:eastAsia="en-US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F130CE" w:rsidRPr="00F130CE">
        <w:rPr>
          <w:rFonts w:eastAsia="Calibri"/>
          <w:sz w:val="24"/>
          <w:lang w:eastAsia="en-US"/>
        </w:rPr>
        <w:instrText xml:space="preserve"> FORMTEXT </w:instrText>
      </w:r>
      <w:r w:rsidR="00F130CE" w:rsidRPr="00F130CE">
        <w:rPr>
          <w:rFonts w:eastAsia="Calibri"/>
          <w:sz w:val="24"/>
          <w:lang w:eastAsia="en-US"/>
        </w:rPr>
      </w:r>
      <w:r w:rsidR="00F130CE" w:rsidRPr="00F130CE">
        <w:rPr>
          <w:rFonts w:eastAsia="Calibri"/>
          <w:sz w:val="24"/>
          <w:lang w:eastAsia="en-US"/>
        </w:rPr>
        <w:fldChar w:fldCharType="separate"/>
      </w:r>
      <w:r w:rsidR="00CC3740">
        <w:rPr>
          <w:rFonts w:eastAsia="Calibri"/>
          <w:noProof/>
          <w:sz w:val="24"/>
          <w:lang w:eastAsia="en-US"/>
        </w:rPr>
        <w:t>…</w:t>
      </w:r>
      <w:r w:rsidR="00F130CE" w:rsidRPr="00F130CE">
        <w:rPr>
          <w:rFonts w:eastAsia="Calibri"/>
          <w:sz w:val="24"/>
          <w:lang w:eastAsia="en-US"/>
        </w:rPr>
        <w:fldChar w:fldCharType="end"/>
      </w:r>
      <w:r w:rsidR="006801C9" w:rsidRPr="006801C9">
        <w:rPr>
          <w:b/>
          <w:sz w:val="24"/>
        </w:rPr>
        <w:t>)</w:t>
      </w:r>
    </w:p>
    <w:p w:rsidR="003A67AF" w:rsidRPr="003A67AF" w:rsidRDefault="003A67AF" w:rsidP="003A67AF">
      <w:pPr>
        <w:tabs>
          <w:tab w:val="left" w:pos="851"/>
        </w:tabs>
        <w:spacing w:line="240" w:lineRule="exact"/>
        <w:rPr>
          <w:sz w:val="20"/>
          <w:szCs w:val="20"/>
        </w:rPr>
      </w:pPr>
    </w:p>
    <w:p w:rsidR="003A67AF" w:rsidRPr="003A67AF" w:rsidRDefault="003A67AF" w:rsidP="003A67AF">
      <w:pPr>
        <w:tabs>
          <w:tab w:val="left" w:pos="851"/>
        </w:tabs>
        <w:spacing w:line="240" w:lineRule="exact"/>
        <w:rPr>
          <w:sz w:val="20"/>
          <w:szCs w:val="20"/>
        </w:rPr>
      </w:pPr>
    </w:p>
    <w:p w:rsidR="003A67AF" w:rsidRPr="003A67AF" w:rsidRDefault="003A67AF" w:rsidP="003A67AF">
      <w:pPr>
        <w:spacing w:line="240" w:lineRule="exact"/>
        <w:rPr>
          <w:sz w:val="24"/>
        </w:rPr>
      </w:pPr>
      <w:r w:rsidRPr="003A67AF">
        <w:rPr>
          <w:sz w:val="24"/>
        </w:rPr>
        <w:t>Bestandteile meines Teilnahmeantrags sind die folgenden Unterlagen:</w:t>
      </w:r>
    </w:p>
    <w:p w:rsidR="003A67AF" w:rsidRPr="003A67AF" w:rsidRDefault="003A67AF" w:rsidP="003A67AF">
      <w:pPr>
        <w:spacing w:line="240" w:lineRule="exact"/>
        <w:rPr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346"/>
        <w:gridCol w:w="6752"/>
        <w:gridCol w:w="2351"/>
      </w:tblGrid>
      <w:tr w:rsidR="00F00D7B" w:rsidRPr="008C19C0" w:rsidTr="00CC1E3F">
        <w:tc>
          <w:tcPr>
            <w:tcW w:w="786" w:type="dxa"/>
            <w:gridSpan w:val="2"/>
            <w:shd w:val="clear" w:color="auto" w:fill="auto"/>
          </w:tcPr>
          <w:p w:rsidR="00F00D7B" w:rsidRPr="00F00D7B" w:rsidRDefault="00F00D7B" w:rsidP="008C19C0">
            <w:pPr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2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Dokument</w:t>
            </w:r>
          </w:p>
        </w:tc>
        <w:tc>
          <w:tcPr>
            <w:tcW w:w="2351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Anlage-Nr. / Seite</w:t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6" w:type="dxa"/>
          </w:tcPr>
          <w:p w:rsidR="00F00D7B" w:rsidRPr="00F00D7B" w:rsidRDefault="00E62206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3A67AF" w:rsidRDefault="00F00D7B" w:rsidP="00CC1E3F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 xml:space="preserve">Erklärung </w:t>
            </w:r>
            <w:r w:rsidR="00CC1E3F">
              <w:rPr>
                <w:rFonts w:eastAsia="Calibri"/>
                <w:sz w:val="18"/>
                <w:szCs w:val="18"/>
                <w:lang w:eastAsia="en-US"/>
              </w:rPr>
              <w:t xml:space="preserve">zur Bildung einer 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B</w:t>
            </w:r>
            <w:r w:rsidR="00CC1E3F">
              <w:rPr>
                <w:rFonts w:eastAsia="Calibri"/>
                <w:sz w:val="18"/>
                <w:szCs w:val="18"/>
                <w:lang w:eastAsia="en-US"/>
              </w:rPr>
              <w:t>ietergemeinschaft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1)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0E012F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E012F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E012F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E012F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E012F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E012F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46" w:type="dxa"/>
          </w:tcPr>
          <w:p w:rsidR="00F00D7B" w:rsidRPr="00F00D7B" w:rsidRDefault="00E62206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3A67AF" w:rsidRDefault="00F00D7B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>Erklärung Nachunternehmer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2)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46" w:type="dxa"/>
          </w:tcPr>
          <w:p w:rsidR="00F00D7B" w:rsidRPr="00F00D7B" w:rsidRDefault="00F00D7B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00D7B"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8C19C0" w:rsidRDefault="00F00D7B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 xml:space="preserve">Eigenerklärungen zur Zuverlässigkeit </w:t>
            </w:r>
            <w:r>
              <w:rPr>
                <w:rFonts w:eastAsia="Calibri"/>
                <w:sz w:val="18"/>
                <w:szCs w:val="18"/>
                <w:lang w:eastAsia="en-US"/>
              </w:rPr>
              <w:t>gemäß §</w:t>
            </w:r>
            <w:r w:rsidR="00CC1E3F">
              <w:rPr>
                <w:rFonts w:eastAsia="Calibri"/>
                <w:sz w:val="18"/>
                <w:szCs w:val="18"/>
                <w:lang w:eastAsia="en-US"/>
              </w:rPr>
              <w:t>§</w:t>
            </w:r>
            <w:r>
              <w:rPr>
                <w:rFonts w:eastAsia="Calibri"/>
                <w:sz w:val="18"/>
                <w:szCs w:val="18"/>
                <w:lang w:eastAsia="en-US"/>
              </w:rPr>
              <w:t>123</w:t>
            </w:r>
            <w:r w:rsidR="00CC1E3F">
              <w:rPr>
                <w:rFonts w:eastAsia="Calibri"/>
                <w:sz w:val="18"/>
                <w:szCs w:val="18"/>
                <w:lang w:eastAsia="en-US"/>
              </w:rPr>
              <w:t>/124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GWB 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3a)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46" w:type="dxa"/>
          </w:tcPr>
          <w:p w:rsidR="00F00D7B" w:rsidRPr="00F00D7B" w:rsidRDefault="00F00D7B" w:rsidP="0021255D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00D7B"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8C19C0" w:rsidRDefault="00F00D7B" w:rsidP="0021255D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 xml:space="preserve">Verpflichtungserklärungen </w:t>
            </w:r>
            <w:r>
              <w:rPr>
                <w:rFonts w:eastAsia="Calibri"/>
                <w:sz w:val="18"/>
                <w:szCs w:val="18"/>
                <w:lang w:eastAsia="en-US"/>
              </w:rPr>
              <w:t>gemäß TVgG-NRW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 xml:space="preserve">(Formblatt 3b) 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6" w:type="dxa"/>
          </w:tcPr>
          <w:p w:rsidR="00F00D7B" w:rsidRPr="00F00D7B" w:rsidRDefault="00F00D7B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00D7B"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8C19C0" w:rsidRDefault="00F00D7B" w:rsidP="008C19C0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>Eigenerklärung nach § 19 Abs. 3 MiLoG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3c)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F00D7B" w:rsidRPr="008C19C0" w:rsidTr="00CC1E3F">
        <w:tc>
          <w:tcPr>
            <w:tcW w:w="440" w:type="dxa"/>
            <w:shd w:val="clear" w:color="auto" w:fill="auto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46" w:type="dxa"/>
          </w:tcPr>
          <w:p w:rsidR="00F00D7B" w:rsidRPr="00F00D7B" w:rsidRDefault="00F00D7B" w:rsidP="00F00D7B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00D7B"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F00D7B" w:rsidRPr="003A67AF" w:rsidRDefault="00F00D7B" w:rsidP="00F00D7B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 xml:space="preserve">Eigenerklärungen zur </w:t>
            </w:r>
            <w:r>
              <w:rPr>
                <w:rFonts w:eastAsia="Calibri"/>
                <w:sz w:val="18"/>
                <w:szCs w:val="18"/>
                <w:lang w:eastAsia="en-US"/>
              </w:rPr>
              <w:t>rechtlichen, wirtschaftl. und finanz. Eignung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3d)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00D7B" w:rsidRPr="008C19C0" w:rsidRDefault="00F00D7B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="0004371D"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Default="007F5C80" w:rsidP="002B4305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46" w:type="dxa"/>
          </w:tcPr>
          <w:p w:rsidR="00CC1E3F" w:rsidRPr="00F00D7B" w:rsidRDefault="00CC1E3F" w:rsidP="002B4305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2B4305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Anlage:   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Auszug aus dem Berufs- oder Handelsregister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2B4305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Default="007F5C80" w:rsidP="002B4305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46" w:type="dxa"/>
          </w:tcPr>
          <w:p w:rsidR="00CC1E3F" w:rsidRPr="00F00D7B" w:rsidRDefault="00CC1E3F" w:rsidP="002B4305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2B4305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Anlage:   </w:t>
            </w:r>
            <w:r w:rsidRPr="0061528B">
              <w:rPr>
                <w:rFonts w:eastAsia="Calibri"/>
                <w:sz w:val="18"/>
                <w:szCs w:val="18"/>
                <w:lang w:eastAsia="en-US"/>
              </w:rPr>
              <w:t xml:space="preserve">Berufsgenossenschaft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bzw. </w:t>
            </w:r>
            <w:r w:rsidRPr="0061528B">
              <w:rPr>
                <w:rFonts w:eastAsia="Calibri"/>
                <w:sz w:val="18"/>
                <w:szCs w:val="18"/>
                <w:lang w:eastAsia="en-US"/>
              </w:rPr>
              <w:t>zuständige</w:t>
            </w:r>
            <w:r>
              <w:rPr>
                <w:rFonts w:eastAsia="Calibri"/>
                <w:sz w:val="18"/>
                <w:szCs w:val="18"/>
                <w:lang w:eastAsia="en-US"/>
              </w:rPr>
              <w:t>r</w:t>
            </w:r>
            <w:r w:rsidRPr="0061528B">
              <w:rPr>
                <w:rFonts w:eastAsia="Calibri"/>
                <w:sz w:val="18"/>
                <w:szCs w:val="18"/>
                <w:lang w:eastAsia="en-US"/>
              </w:rPr>
              <w:t xml:space="preserve"> Versicherungsträger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2B4305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7F5C80" w:rsidP="004237C9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46" w:type="dxa"/>
          </w:tcPr>
          <w:p w:rsidR="00CC1E3F" w:rsidRPr="00F00D7B" w:rsidRDefault="0006509D" w:rsidP="00F00D7B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E62206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 xml:space="preserve">Eigenerklärungen zur </w:t>
            </w:r>
            <w:r>
              <w:rPr>
                <w:rFonts w:eastAsia="Calibri"/>
                <w:sz w:val="18"/>
                <w:szCs w:val="18"/>
                <w:lang w:eastAsia="en-US"/>
              </w:rPr>
              <w:t>techn. und berufl. Eignung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3e)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4237C9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Default="00CC1E3F" w:rsidP="004237C9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46" w:type="dxa"/>
          </w:tcPr>
          <w:p w:rsidR="00CC1E3F" w:rsidRPr="00F00D7B" w:rsidRDefault="0006509D" w:rsidP="0020238C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C7208E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3A67AF">
              <w:rPr>
                <w:rFonts w:eastAsia="Calibri"/>
                <w:sz w:val="18"/>
                <w:szCs w:val="18"/>
                <w:lang w:eastAsia="en-US"/>
              </w:rPr>
              <w:t>An</w:t>
            </w:r>
            <w:r>
              <w:rPr>
                <w:rFonts w:eastAsia="Calibri"/>
                <w:sz w:val="18"/>
                <w:szCs w:val="18"/>
                <w:lang w:eastAsia="en-US"/>
              </w:rPr>
              <w:t>l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a</w:t>
            </w:r>
            <w:r>
              <w:rPr>
                <w:rFonts w:eastAsia="Calibri"/>
                <w:sz w:val="18"/>
                <w:szCs w:val="18"/>
                <w:lang w:eastAsia="en-US"/>
              </w:rPr>
              <w:t>g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e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:   Zertifikat zum 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Qualitäts</w:t>
            </w:r>
            <w:r w:rsidR="00C7208E">
              <w:rPr>
                <w:rFonts w:eastAsia="Calibri"/>
                <w:sz w:val="18"/>
                <w:szCs w:val="18"/>
                <w:lang w:eastAsia="en-US"/>
              </w:rPr>
              <w:t>- bzw. optional Umwelt-M</w:t>
            </w:r>
            <w:r w:rsidRPr="003A67AF">
              <w:rPr>
                <w:rFonts w:eastAsia="Calibri"/>
                <w:sz w:val="18"/>
                <w:szCs w:val="18"/>
                <w:lang w:eastAsia="en-US"/>
              </w:rPr>
              <w:t>anagementsystem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20238C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bookmarkStart w:id="7" w:name="_GoBack"/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bookmarkEnd w:id="7"/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Default="00CC1E3F" w:rsidP="004237C9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46" w:type="dxa"/>
          </w:tcPr>
          <w:p w:rsidR="00CC1E3F" w:rsidRPr="00F00D7B" w:rsidRDefault="0006509D" w:rsidP="0020238C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20238C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Anlage:   Liste vergleichbarer Leistungen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20238C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CC1E3F" w:rsidP="00E62206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46" w:type="dxa"/>
          </w:tcPr>
          <w:p w:rsidR="00CC1E3F" w:rsidRPr="00F00D7B" w:rsidRDefault="00CC1E3F" w:rsidP="0061528B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8C19C0" w:rsidRDefault="00CC1E3F" w:rsidP="0061528B">
            <w:pPr>
              <w:tabs>
                <w:tab w:val="right" w:pos="6540"/>
              </w:tabs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Vordruck Referenzen „PTT“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4a)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46" w:type="dxa"/>
          </w:tcPr>
          <w:p w:rsidR="00CC1E3F" w:rsidRPr="00F00D7B" w:rsidRDefault="00CC1E3F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8C19C0" w:rsidRDefault="00CC1E3F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Vordruck Referenzen „RBL/ITCS“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4b)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CC1E3F" w:rsidP="00E62206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46" w:type="dxa"/>
          </w:tcPr>
          <w:p w:rsidR="00CC1E3F" w:rsidRPr="00F00D7B" w:rsidRDefault="00CC1E3F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8C19C0" w:rsidRDefault="00CC1E3F" w:rsidP="00F130CE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Vordruck Referenzen „</w:t>
            </w:r>
            <w:r w:rsidR="00F130CE">
              <w:rPr>
                <w:rFonts w:eastAsia="Calibri"/>
                <w:sz w:val="18"/>
                <w:szCs w:val="18"/>
                <w:lang w:eastAsia="en-US"/>
              </w:rPr>
              <w:t>VDV452</w:t>
            </w:r>
            <w:r>
              <w:rPr>
                <w:rFonts w:eastAsia="Calibri"/>
                <w:sz w:val="18"/>
                <w:szCs w:val="18"/>
                <w:lang w:eastAsia="en-US"/>
              </w:rPr>
              <w:t>“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4c)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CC1E3F" w:rsidP="00E62206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1</w:t>
            </w: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46" w:type="dxa"/>
          </w:tcPr>
          <w:p w:rsidR="00CC1E3F" w:rsidRPr="00F00D7B" w:rsidRDefault="00CC1E3F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Vordruck Referenzen „EKS“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4d)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06509D" w:rsidRPr="008C19C0" w:rsidTr="00CC1E3F">
        <w:tc>
          <w:tcPr>
            <w:tcW w:w="440" w:type="dxa"/>
            <w:shd w:val="clear" w:color="auto" w:fill="auto"/>
          </w:tcPr>
          <w:p w:rsidR="0006509D" w:rsidRPr="008C19C0" w:rsidRDefault="0006509D" w:rsidP="00E62206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46" w:type="dxa"/>
          </w:tcPr>
          <w:p w:rsidR="0006509D" w:rsidRDefault="0006509D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</w:t>
            </w:r>
          </w:p>
        </w:tc>
        <w:tc>
          <w:tcPr>
            <w:tcW w:w="6752" w:type="dxa"/>
            <w:shd w:val="clear" w:color="auto" w:fill="auto"/>
            <w:vAlign w:val="center"/>
          </w:tcPr>
          <w:p w:rsidR="0006509D" w:rsidRDefault="0006509D" w:rsidP="0061528B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Vordruck Referenzen „Vertrieb“</w:t>
            </w:r>
            <w:r>
              <w:rPr>
                <w:rFonts w:eastAsia="Calibri"/>
                <w:sz w:val="18"/>
                <w:szCs w:val="18"/>
                <w:lang w:eastAsia="en-US"/>
              </w:rPr>
              <w:tab/>
              <w:t>(Formblatt 4e)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06509D" w:rsidRPr="008C19C0" w:rsidRDefault="0006509D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CC1E3F" w:rsidRPr="008C19C0" w:rsidTr="00CC1E3F">
        <w:tc>
          <w:tcPr>
            <w:tcW w:w="440" w:type="dxa"/>
            <w:shd w:val="clear" w:color="auto" w:fill="auto"/>
          </w:tcPr>
          <w:p w:rsidR="00CC1E3F" w:rsidRPr="008C19C0" w:rsidRDefault="00CC1E3F" w:rsidP="0006509D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06509D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46" w:type="dxa"/>
          </w:tcPr>
          <w:p w:rsidR="00CC1E3F" w:rsidRPr="00F00D7B" w:rsidRDefault="00CC1E3F" w:rsidP="008C19C0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752" w:type="dxa"/>
            <w:shd w:val="clear" w:color="auto" w:fill="auto"/>
            <w:vAlign w:val="center"/>
          </w:tcPr>
          <w:p w:rsidR="00CC1E3F" w:rsidRPr="003A67AF" w:rsidRDefault="00CC1E3F" w:rsidP="008C19C0">
            <w:pPr>
              <w:tabs>
                <w:tab w:val="right" w:pos="6540"/>
              </w:tabs>
              <w:autoSpaceDE w:val="0"/>
              <w:autoSpaceDN w:val="0"/>
              <w:adjustRightInd w:val="0"/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CC1E3F" w:rsidRPr="008C19C0" w:rsidRDefault="00CC1E3F" w:rsidP="008C19C0">
            <w:pPr>
              <w:spacing w:before="20" w:after="2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instrText xml:space="preserve"> FORMTEXT </w:instrTex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separate"/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>
              <w:rPr>
                <w:rFonts w:eastAsia="Calibri"/>
                <w:noProof/>
                <w:sz w:val="18"/>
                <w:szCs w:val="18"/>
                <w:lang w:eastAsia="en-US"/>
              </w:rPr>
              <w:t> </w:t>
            </w:r>
            <w:r w:rsidRPr="008C19C0">
              <w:rPr>
                <w:rFonts w:eastAsia="Calibri"/>
                <w:sz w:val="18"/>
                <w:szCs w:val="18"/>
                <w:lang w:eastAsia="en-US"/>
              </w:rPr>
              <w:fldChar w:fldCharType="end"/>
            </w:r>
          </w:p>
        </w:tc>
      </w:tr>
    </w:tbl>
    <w:p w:rsidR="00E62206" w:rsidRPr="0006509D" w:rsidRDefault="00E62206" w:rsidP="0006509D">
      <w:pPr>
        <w:tabs>
          <w:tab w:val="center" w:pos="482"/>
        </w:tabs>
        <w:spacing w:line="240" w:lineRule="exact"/>
        <w:ind w:left="794" w:hanging="510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06509D">
        <w:rPr>
          <w:b/>
          <w:sz w:val="20"/>
          <w:szCs w:val="20"/>
        </w:rPr>
        <w:tab/>
      </w:r>
      <w:r>
        <w:rPr>
          <w:b/>
          <w:sz w:val="20"/>
          <w:szCs w:val="20"/>
        </w:rPr>
        <w:t>1</w:t>
      </w:r>
      <w:r w:rsidRPr="00E62206">
        <w:rPr>
          <w:b/>
          <w:sz w:val="20"/>
          <w:szCs w:val="20"/>
        </w:rPr>
        <w:tab/>
      </w:r>
      <w:r w:rsidRPr="00E62206">
        <w:rPr>
          <w:sz w:val="20"/>
          <w:szCs w:val="20"/>
        </w:rPr>
        <w:t xml:space="preserve">Das </w:t>
      </w:r>
      <w:r w:rsidRPr="0006509D">
        <w:rPr>
          <w:sz w:val="20"/>
          <w:szCs w:val="20"/>
        </w:rPr>
        <w:t>Dokument ist vom Bewerber bzw. der Bewerbergemeinschaft beizufügen (1-fach).</w:t>
      </w:r>
    </w:p>
    <w:p w:rsidR="003A67AF" w:rsidRPr="0006509D" w:rsidRDefault="0006509D" w:rsidP="0006509D">
      <w:pPr>
        <w:tabs>
          <w:tab w:val="center" w:pos="482"/>
        </w:tabs>
        <w:spacing w:line="240" w:lineRule="exact"/>
        <w:ind w:left="794" w:hanging="510"/>
        <w:rPr>
          <w:sz w:val="20"/>
          <w:szCs w:val="20"/>
        </w:rPr>
      </w:pPr>
      <w:r>
        <w:rPr>
          <w:sz w:val="20"/>
          <w:szCs w:val="20"/>
        </w:rPr>
        <w:tab/>
      </w:r>
      <w:r w:rsidR="00F00D7B" w:rsidRPr="0006509D">
        <w:rPr>
          <w:b/>
          <w:sz w:val="20"/>
          <w:szCs w:val="20"/>
        </w:rPr>
        <w:t>*</w:t>
      </w:r>
      <w:r>
        <w:rPr>
          <w:sz w:val="20"/>
          <w:szCs w:val="20"/>
        </w:rPr>
        <w:tab/>
      </w:r>
      <w:r w:rsidR="00F00D7B" w:rsidRPr="0006509D">
        <w:rPr>
          <w:sz w:val="20"/>
          <w:szCs w:val="20"/>
        </w:rPr>
        <w:t xml:space="preserve">Das Dokument ist </w:t>
      </w:r>
      <w:r w:rsidR="002D5311" w:rsidRPr="0006509D">
        <w:rPr>
          <w:sz w:val="20"/>
          <w:szCs w:val="20"/>
        </w:rPr>
        <w:t xml:space="preserve">vom </w:t>
      </w:r>
      <w:r w:rsidR="00F00D7B" w:rsidRPr="0006509D">
        <w:rPr>
          <w:sz w:val="20"/>
          <w:szCs w:val="20"/>
        </w:rPr>
        <w:t xml:space="preserve">Bewerber </w:t>
      </w:r>
      <w:r w:rsidR="002D5311" w:rsidRPr="0006509D">
        <w:rPr>
          <w:sz w:val="20"/>
          <w:szCs w:val="20"/>
        </w:rPr>
        <w:t xml:space="preserve">bzw. </w:t>
      </w:r>
      <w:r w:rsidR="00F00D7B" w:rsidRPr="0006509D">
        <w:rPr>
          <w:sz w:val="20"/>
          <w:szCs w:val="20"/>
        </w:rPr>
        <w:t>de</w:t>
      </w:r>
      <w:r w:rsidR="002D5311" w:rsidRPr="0006509D">
        <w:rPr>
          <w:sz w:val="20"/>
          <w:szCs w:val="20"/>
        </w:rPr>
        <w:t>n</w:t>
      </w:r>
      <w:r w:rsidR="00F00D7B" w:rsidRPr="0006509D">
        <w:rPr>
          <w:sz w:val="20"/>
          <w:szCs w:val="20"/>
        </w:rPr>
        <w:t xml:space="preserve"> Mitglied</w:t>
      </w:r>
      <w:r w:rsidR="002D5311" w:rsidRPr="0006509D">
        <w:rPr>
          <w:sz w:val="20"/>
          <w:szCs w:val="20"/>
        </w:rPr>
        <w:t>ern</w:t>
      </w:r>
      <w:r w:rsidR="00F00D7B" w:rsidRPr="0006509D">
        <w:rPr>
          <w:sz w:val="20"/>
          <w:szCs w:val="20"/>
        </w:rPr>
        <w:t xml:space="preserve"> der Bewerbergemeinschaft </w:t>
      </w:r>
      <w:r w:rsidR="00E62206" w:rsidRPr="0006509D">
        <w:rPr>
          <w:sz w:val="20"/>
          <w:szCs w:val="20"/>
        </w:rPr>
        <w:t xml:space="preserve">und </w:t>
      </w:r>
      <w:r w:rsidR="002D5311" w:rsidRPr="0006509D">
        <w:rPr>
          <w:sz w:val="20"/>
          <w:szCs w:val="20"/>
        </w:rPr>
        <w:t xml:space="preserve">von dem </w:t>
      </w:r>
      <w:r w:rsidR="00F00D7B" w:rsidRPr="0006509D">
        <w:rPr>
          <w:sz w:val="20"/>
          <w:szCs w:val="20"/>
        </w:rPr>
        <w:t xml:space="preserve">zur Eignungsleihe verpflichteten Nachunternehmer </w:t>
      </w:r>
      <w:r w:rsidR="002D5311" w:rsidRPr="0006509D">
        <w:rPr>
          <w:sz w:val="20"/>
          <w:szCs w:val="20"/>
        </w:rPr>
        <w:t>beizu</w:t>
      </w:r>
      <w:r w:rsidR="00325D24" w:rsidRPr="0006509D">
        <w:rPr>
          <w:sz w:val="20"/>
          <w:szCs w:val="20"/>
        </w:rPr>
        <w:t>fügen</w:t>
      </w:r>
      <w:r w:rsidR="00E62206" w:rsidRPr="0006509D">
        <w:rPr>
          <w:sz w:val="20"/>
          <w:szCs w:val="20"/>
        </w:rPr>
        <w:t xml:space="preserve"> (je Unternehmen 1-fach)</w:t>
      </w:r>
      <w:r w:rsidR="002D5311" w:rsidRPr="0006509D">
        <w:rPr>
          <w:sz w:val="20"/>
          <w:szCs w:val="20"/>
        </w:rPr>
        <w:t>.</w:t>
      </w:r>
    </w:p>
    <w:p w:rsidR="00CC1E3F" w:rsidRPr="0006509D" w:rsidRDefault="00CC1E3F" w:rsidP="0006509D">
      <w:pPr>
        <w:tabs>
          <w:tab w:val="center" w:pos="482"/>
        </w:tabs>
        <w:spacing w:line="240" w:lineRule="exact"/>
        <w:ind w:left="794" w:hanging="510"/>
        <w:rPr>
          <w:sz w:val="20"/>
          <w:szCs w:val="20"/>
        </w:rPr>
      </w:pPr>
      <w:r w:rsidRPr="0006509D">
        <w:rPr>
          <w:sz w:val="20"/>
          <w:szCs w:val="20"/>
        </w:rPr>
        <w:t xml:space="preserve"> </w:t>
      </w:r>
      <w:r w:rsidR="0006509D">
        <w:rPr>
          <w:sz w:val="20"/>
          <w:szCs w:val="20"/>
        </w:rPr>
        <w:tab/>
      </w:r>
      <w:r w:rsidR="0006509D" w:rsidRPr="0006509D">
        <w:rPr>
          <w:b/>
          <w:sz w:val="20"/>
          <w:szCs w:val="20"/>
        </w:rPr>
        <w:t>u</w:t>
      </w:r>
      <w:r w:rsidRPr="0006509D">
        <w:rPr>
          <w:sz w:val="20"/>
          <w:szCs w:val="20"/>
        </w:rPr>
        <w:t xml:space="preserve"> </w:t>
      </w:r>
      <w:r w:rsidRPr="0006509D">
        <w:rPr>
          <w:sz w:val="20"/>
          <w:szCs w:val="20"/>
        </w:rPr>
        <w:tab/>
        <w:t>Das Dokument ist vom Bewerber bzw. von jedem Mitglied der Bewerbergemeinschaft beizuf</w:t>
      </w:r>
      <w:r w:rsidRPr="0006509D">
        <w:rPr>
          <w:sz w:val="20"/>
          <w:szCs w:val="20"/>
        </w:rPr>
        <w:t>ü</w:t>
      </w:r>
      <w:r w:rsidRPr="0006509D">
        <w:rPr>
          <w:sz w:val="20"/>
          <w:szCs w:val="20"/>
        </w:rPr>
        <w:t xml:space="preserve">gen (je Unternehmen 1-fach). </w:t>
      </w:r>
    </w:p>
    <w:p w:rsidR="009B5C72" w:rsidRPr="009B5C72" w:rsidRDefault="00095A45" w:rsidP="0006509D">
      <w:pPr>
        <w:tabs>
          <w:tab w:val="center" w:pos="482"/>
        </w:tabs>
        <w:spacing w:line="240" w:lineRule="exact"/>
        <w:ind w:left="794" w:hanging="510"/>
        <w:rPr>
          <w:sz w:val="20"/>
          <w:szCs w:val="20"/>
        </w:rPr>
      </w:pPr>
      <w:r w:rsidRPr="0006509D">
        <w:rPr>
          <w:sz w:val="20"/>
          <w:szCs w:val="20"/>
        </w:rPr>
        <w:t xml:space="preserve"> </w:t>
      </w:r>
      <w:r w:rsidR="0006509D">
        <w:rPr>
          <w:sz w:val="20"/>
          <w:szCs w:val="20"/>
        </w:rPr>
        <w:tab/>
      </w:r>
      <w:r w:rsidRPr="0006509D">
        <w:rPr>
          <w:b/>
          <w:sz w:val="20"/>
          <w:szCs w:val="20"/>
        </w:rPr>
        <w:t>s</w:t>
      </w:r>
      <w:r w:rsidR="009B5C72" w:rsidRPr="0006509D">
        <w:rPr>
          <w:sz w:val="20"/>
          <w:szCs w:val="20"/>
        </w:rPr>
        <w:tab/>
        <w:t>Das Dokument</w:t>
      </w:r>
      <w:r w:rsidR="009B5C72" w:rsidRPr="009B5C72">
        <w:rPr>
          <w:sz w:val="20"/>
          <w:szCs w:val="20"/>
        </w:rPr>
        <w:t xml:space="preserve"> </w:t>
      </w:r>
      <w:r w:rsidR="009B5C72">
        <w:rPr>
          <w:sz w:val="20"/>
          <w:szCs w:val="20"/>
        </w:rPr>
        <w:t xml:space="preserve">ist </w:t>
      </w:r>
      <w:r>
        <w:rPr>
          <w:sz w:val="20"/>
          <w:szCs w:val="20"/>
        </w:rPr>
        <w:t>spezifisch zur nachzuweisenden Eignung bei</w:t>
      </w:r>
      <w:r w:rsidR="00F130CE">
        <w:rPr>
          <w:sz w:val="20"/>
          <w:szCs w:val="20"/>
        </w:rPr>
        <w:t>zu</w:t>
      </w:r>
      <w:r w:rsidR="00325D24">
        <w:rPr>
          <w:sz w:val="20"/>
          <w:szCs w:val="20"/>
        </w:rPr>
        <w:t>fügen</w:t>
      </w:r>
      <w:r>
        <w:rPr>
          <w:sz w:val="20"/>
          <w:szCs w:val="20"/>
        </w:rPr>
        <w:t>.</w:t>
      </w:r>
    </w:p>
    <w:p w:rsidR="003A67AF" w:rsidRPr="003A67AF" w:rsidRDefault="003A67AF" w:rsidP="003A67AF">
      <w:pPr>
        <w:spacing w:line="240" w:lineRule="exact"/>
        <w:ind w:left="284" w:hanging="284"/>
        <w:rPr>
          <w:sz w:val="20"/>
          <w:szCs w:val="20"/>
        </w:rPr>
      </w:pPr>
    </w:p>
    <w:p w:rsidR="003A67AF" w:rsidRDefault="003A67AF" w:rsidP="003A67AF">
      <w:pPr>
        <w:spacing w:line="240" w:lineRule="exact"/>
        <w:ind w:left="284" w:hanging="284"/>
        <w:rPr>
          <w:sz w:val="20"/>
          <w:szCs w:val="20"/>
        </w:rPr>
      </w:pPr>
    </w:p>
    <w:p w:rsidR="008471D7" w:rsidRPr="003A67AF" w:rsidRDefault="008471D7" w:rsidP="003A67AF">
      <w:pPr>
        <w:spacing w:line="240" w:lineRule="exact"/>
        <w:ind w:left="284" w:hanging="284"/>
        <w:rPr>
          <w:sz w:val="20"/>
          <w:szCs w:val="20"/>
        </w:rPr>
      </w:pPr>
    </w:p>
    <w:p w:rsidR="003A67AF" w:rsidRPr="003A67AF" w:rsidRDefault="003A67AF" w:rsidP="003A67AF">
      <w:pPr>
        <w:spacing w:line="240" w:lineRule="exact"/>
        <w:ind w:left="284" w:hanging="284"/>
        <w:rPr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0"/>
      </w:tblGrid>
      <w:tr w:rsidR="003A67AF" w:rsidRPr="003A67AF" w:rsidTr="000270B8">
        <w:tc>
          <w:tcPr>
            <w:tcW w:w="5670" w:type="dxa"/>
            <w:shd w:val="clear" w:color="auto" w:fill="auto"/>
          </w:tcPr>
          <w:p w:rsidR="003A67AF" w:rsidRPr="003A67AF" w:rsidRDefault="003A67AF" w:rsidP="003A67AF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3A67AF" w:rsidRPr="003A67AF" w:rsidTr="000270B8">
        <w:tc>
          <w:tcPr>
            <w:tcW w:w="5670" w:type="dxa"/>
            <w:shd w:val="clear" w:color="auto" w:fill="auto"/>
          </w:tcPr>
          <w:p w:rsidR="003A67AF" w:rsidRDefault="003A67AF" w:rsidP="003A67AF">
            <w:pPr>
              <w:spacing w:line="240" w:lineRule="exact"/>
              <w:jc w:val="center"/>
              <w:rPr>
                <w:sz w:val="16"/>
                <w:szCs w:val="20"/>
              </w:rPr>
            </w:pPr>
            <w:r w:rsidRPr="003A67AF">
              <w:rPr>
                <w:sz w:val="16"/>
                <w:szCs w:val="20"/>
              </w:rPr>
              <w:t xml:space="preserve">Unterschrift (en) - </w:t>
            </w:r>
            <w:r w:rsidRPr="0006509D">
              <w:rPr>
                <w:color w:val="FF0000"/>
                <w:sz w:val="16"/>
                <w:szCs w:val="20"/>
              </w:rPr>
              <w:t>*)</w:t>
            </w:r>
            <w:r w:rsidRPr="003A67AF">
              <w:rPr>
                <w:sz w:val="16"/>
                <w:szCs w:val="20"/>
              </w:rPr>
              <w:t xml:space="preserve"> / ggf. zusätzlich Firmenstempel</w:t>
            </w:r>
          </w:p>
          <w:p w:rsidR="008471D7" w:rsidRPr="00EB73B9" w:rsidRDefault="008471D7" w:rsidP="008471D7">
            <w:pPr>
              <w:spacing w:line="240" w:lineRule="exact"/>
              <w:jc w:val="center"/>
              <w:rPr>
                <w:b/>
                <w:sz w:val="16"/>
                <w:szCs w:val="20"/>
              </w:rPr>
            </w:pPr>
            <w:r w:rsidRPr="00EB73B9">
              <w:rPr>
                <w:b/>
                <w:sz w:val="16"/>
                <w:szCs w:val="20"/>
              </w:rPr>
              <w:t>Name der / des Unterzeichner(s):</w:t>
            </w:r>
          </w:p>
          <w:p w:rsidR="008471D7" w:rsidRPr="003A67AF" w:rsidRDefault="008471D7" w:rsidP="008471D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A67AF">
              <w:rPr>
                <w:rFonts w:eastAsia="Calibri"/>
                <w:position w:val="4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3A67AF">
              <w:rPr>
                <w:rFonts w:eastAsia="Calibri"/>
                <w:position w:val="4"/>
                <w:szCs w:val="22"/>
              </w:rPr>
              <w:instrText xml:space="preserve"> FORMTEXT </w:instrText>
            </w:r>
            <w:r w:rsidRPr="003A67AF">
              <w:rPr>
                <w:rFonts w:eastAsia="Calibri"/>
                <w:position w:val="4"/>
                <w:szCs w:val="22"/>
              </w:rPr>
            </w:r>
            <w:r w:rsidRPr="003A67AF">
              <w:rPr>
                <w:rFonts w:eastAsia="Calibri"/>
                <w:position w:val="4"/>
                <w:szCs w:val="22"/>
              </w:rPr>
              <w:fldChar w:fldCharType="separate"/>
            </w:r>
            <w:r w:rsidR="0004371D">
              <w:rPr>
                <w:rFonts w:eastAsia="Calibri"/>
                <w:noProof/>
                <w:position w:val="4"/>
                <w:szCs w:val="22"/>
              </w:rPr>
              <w:t> </w:t>
            </w:r>
            <w:r w:rsidR="0004371D">
              <w:rPr>
                <w:rFonts w:eastAsia="Calibri"/>
                <w:noProof/>
                <w:position w:val="4"/>
                <w:szCs w:val="22"/>
              </w:rPr>
              <w:t> </w:t>
            </w:r>
            <w:r w:rsidR="0004371D">
              <w:rPr>
                <w:rFonts w:eastAsia="Calibri"/>
                <w:noProof/>
                <w:position w:val="4"/>
                <w:szCs w:val="22"/>
              </w:rPr>
              <w:t> </w:t>
            </w:r>
            <w:r w:rsidR="0004371D">
              <w:rPr>
                <w:rFonts w:eastAsia="Calibri"/>
                <w:noProof/>
                <w:position w:val="4"/>
                <w:szCs w:val="22"/>
              </w:rPr>
              <w:t> </w:t>
            </w:r>
            <w:r w:rsidR="0004371D">
              <w:rPr>
                <w:rFonts w:eastAsia="Calibri"/>
                <w:noProof/>
                <w:position w:val="4"/>
                <w:szCs w:val="22"/>
              </w:rPr>
              <w:t> </w:t>
            </w:r>
            <w:r w:rsidRPr="003A67AF">
              <w:rPr>
                <w:rFonts w:eastAsia="Calibri"/>
                <w:position w:val="4"/>
                <w:szCs w:val="22"/>
              </w:rPr>
              <w:fldChar w:fldCharType="end"/>
            </w:r>
          </w:p>
        </w:tc>
      </w:tr>
    </w:tbl>
    <w:p w:rsidR="003A67AF" w:rsidRPr="003A67AF" w:rsidRDefault="003A67AF" w:rsidP="003A67AF">
      <w:pPr>
        <w:spacing w:line="240" w:lineRule="exact"/>
        <w:rPr>
          <w:sz w:val="20"/>
          <w:szCs w:val="20"/>
        </w:rPr>
      </w:pPr>
    </w:p>
    <w:p w:rsidR="00325D24" w:rsidRPr="0006509D" w:rsidRDefault="003A67AF" w:rsidP="003A67AF">
      <w:pPr>
        <w:spacing w:line="240" w:lineRule="exact"/>
        <w:ind w:left="284" w:hanging="284"/>
        <w:rPr>
          <w:rFonts w:ascii="Univers (E1)" w:hAnsi="Univers (E1)" w:cs="Times New Roman"/>
          <w:color w:val="FF0000"/>
          <w:sz w:val="20"/>
          <w:szCs w:val="20"/>
        </w:rPr>
      </w:pPr>
      <w:r w:rsidRPr="0006509D">
        <w:rPr>
          <w:color w:val="FF0000"/>
          <w:sz w:val="20"/>
          <w:szCs w:val="20"/>
        </w:rPr>
        <w:t>*)</w:t>
      </w:r>
      <w:r w:rsidRPr="0006509D">
        <w:rPr>
          <w:color w:val="FF0000"/>
          <w:sz w:val="20"/>
          <w:szCs w:val="20"/>
        </w:rPr>
        <w:tab/>
        <w:t>Wird der Teilnahmeantrag nicht unterschrieben, gilt er als nicht abgegeben.</w:t>
      </w:r>
      <w:r w:rsidR="00325D24" w:rsidRPr="0006509D">
        <w:rPr>
          <w:color w:val="FF0000"/>
          <w:sz w:val="20"/>
          <w:szCs w:val="20"/>
        </w:rPr>
        <w:t xml:space="preserve"> Der Teilnahmeantrag ist 2-fach (mindestens 1 Original) auf Papier und 1-fach auf CD-ROM oder USB-Stick einzureichen.</w:t>
      </w:r>
    </w:p>
    <w:sectPr w:rsidR="00325D24" w:rsidRPr="0006509D" w:rsidSect="00325D24">
      <w:footerReference w:type="default" r:id="rId8"/>
      <w:pgSz w:w="11906" w:h="16838" w:code="9"/>
      <w:pgMar w:top="709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573" w:rsidRDefault="00FC0573" w:rsidP="00B41BC9">
      <w:r>
        <w:separator/>
      </w:r>
    </w:p>
  </w:endnote>
  <w:endnote w:type="continuationSeparator" w:id="0">
    <w:p w:rsidR="00FC0573" w:rsidRDefault="00FC0573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221BB3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221BB3">
      <w:rPr>
        <w:noProof/>
        <w:sz w:val="20"/>
      </w:rPr>
      <w:t>1</w:t>
    </w:r>
    <w:r>
      <w:rPr>
        <w:sz w:val="20"/>
      </w:rPr>
      <w:fldChar w:fldCharType="end"/>
    </w:r>
  </w:p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573" w:rsidRDefault="00FC0573" w:rsidP="00B41BC9">
      <w:r>
        <w:separator/>
      </w:r>
    </w:p>
  </w:footnote>
  <w:footnote w:type="continuationSeparator" w:id="0">
    <w:p w:rsidR="00FC0573" w:rsidRDefault="00FC0573" w:rsidP="00B41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z0ci+/+h4b1QgjbmfZFiRdpDPE=" w:salt="WGGCsuubQdVYe+hDT2aYp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23D0F"/>
    <w:rsid w:val="000363AD"/>
    <w:rsid w:val="000365ED"/>
    <w:rsid w:val="000421EE"/>
    <w:rsid w:val="0004371D"/>
    <w:rsid w:val="00045299"/>
    <w:rsid w:val="0004689D"/>
    <w:rsid w:val="00047D6C"/>
    <w:rsid w:val="00053D41"/>
    <w:rsid w:val="00062FD9"/>
    <w:rsid w:val="0006509D"/>
    <w:rsid w:val="00082F55"/>
    <w:rsid w:val="00085D8C"/>
    <w:rsid w:val="00090164"/>
    <w:rsid w:val="00095A45"/>
    <w:rsid w:val="00095EE9"/>
    <w:rsid w:val="0009780D"/>
    <w:rsid w:val="00097F9E"/>
    <w:rsid w:val="000B3CC2"/>
    <w:rsid w:val="000C6710"/>
    <w:rsid w:val="000C6C94"/>
    <w:rsid w:val="000C7F1F"/>
    <w:rsid w:val="000D296F"/>
    <w:rsid w:val="000D3117"/>
    <w:rsid w:val="000E012F"/>
    <w:rsid w:val="00110FFF"/>
    <w:rsid w:val="001212A8"/>
    <w:rsid w:val="001223AF"/>
    <w:rsid w:val="001278DD"/>
    <w:rsid w:val="00130B17"/>
    <w:rsid w:val="00133D20"/>
    <w:rsid w:val="001356A9"/>
    <w:rsid w:val="00137325"/>
    <w:rsid w:val="00140FF3"/>
    <w:rsid w:val="0014294B"/>
    <w:rsid w:val="00153252"/>
    <w:rsid w:val="00154FE8"/>
    <w:rsid w:val="001579E3"/>
    <w:rsid w:val="00163366"/>
    <w:rsid w:val="00181FC5"/>
    <w:rsid w:val="00196ADD"/>
    <w:rsid w:val="001A04C0"/>
    <w:rsid w:val="001A637E"/>
    <w:rsid w:val="001B0D12"/>
    <w:rsid w:val="001B2A45"/>
    <w:rsid w:val="001C3E2C"/>
    <w:rsid w:val="001C52C9"/>
    <w:rsid w:val="001C5710"/>
    <w:rsid w:val="001F1568"/>
    <w:rsid w:val="00202908"/>
    <w:rsid w:val="00204987"/>
    <w:rsid w:val="0021255D"/>
    <w:rsid w:val="002169BA"/>
    <w:rsid w:val="002179FC"/>
    <w:rsid w:val="00221BB3"/>
    <w:rsid w:val="0022598D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D5311"/>
    <w:rsid w:val="002D6E8B"/>
    <w:rsid w:val="002D7AD3"/>
    <w:rsid w:val="002F34E7"/>
    <w:rsid w:val="002F5AA1"/>
    <w:rsid w:val="0030649D"/>
    <w:rsid w:val="00310434"/>
    <w:rsid w:val="0031212D"/>
    <w:rsid w:val="00322ED4"/>
    <w:rsid w:val="003237A1"/>
    <w:rsid w:val="00325D24"/>
    <w:rsid w:val="00330D7D"/>
    <w:rsid w:val="00331FB6"/>
    <w:rsid w:val="0033276F"/>
    <w:rsid w:val="0033770A"/>
    <w:rsid w:val="003423CD"/>
    <w:rsid w:val="00347672"/>
    <w:rsid w:val="00353E93"/>
    <w:rsid w:val="0035409A"/>
    <w:rsid w:val="00372166"/>
    <w:rsid w:val="00372867"/>
    <w:rsid w:val="00374ECE"/>
    <w:rsid w:val="003922EE"/>
    <w:rsid w:val="003A5E9B"/>
    <w:rsid w:val="003A6213"/>
    <w:rsid w:val="003A67AF"/>
    <w:rsid w:val="003B7519"/>
    <w:rsid w:val="00400E88"/>
    <w:rsid w:val="004051BA"/>
    <w:rsid w:val="00411623"/>
    <w:rsid w:val="00413AFD"/>
    <w:rsid w:val="004155B8"/>
    <w:rsid w:val="00421757"/>
    <w:rsid w:val="00422836"/>
    <w:rsid w:val="004315EF"/>
    <w:rsid w:val="00433822"/>
    <w:rsid w:val="00447945"/>
    <w:rsid w:val="00451A32"/>
    <w:rsid w:val="0046042E"/>
    <w:rsid w:val="004615D6"/>
    <w:rsid w:val="00464A7D"/>
    <w:rsid w:val="00473DAD"/>
    <w:rsid w:val="00473F49"/>
    <w:rsid w:val="004A203A"/>
    <w:rsid w:val="004A340F"/>
    <w:rsid w:val="004B0207"/>
    <w:rsid w:val="004B028D"/>
    <w:rsid w:val="004B355B"/>
    <w:rsid w:val="004C118C"/>
    <w:rsid w:val="004D576F"/>
    <w:rsid w:val="004D6ECC"/>
    <w:rsid w:val="004E78B8"/>
    <w:rsid w:val="004F77D7"/>
    <w:rsid w:val="005067B1"/>
    <w:rsid w:val="00512BDB"/>
    <w:rsid w:val="00554323"/>
    <w:rsid w:val="005579CC"/>
    <w:rsid w:val="00560518"/>
    <w:rsid w:val="0056288F"/>
    <w:rsid w:val="00562FFB"/>
    <w:rsid w:val="00580325"/>
    <w:rsid w:val="0058369F"/>
    <w:rsid w:val="005A116D"/>
    <w:rsid w:val="005B3DEE"/>
    <w:rsid w:val="005E1B4E"/>
    <w:rsid w:val="005E4A43"/>
    <w:rsid w:val="005F429F"/>
    <w:rsid w:val="00602BAD"/>
    <w:rsid w:val="00604E10"/>
    <w:rsid w:val="00606142"/>
    <w:rsid w:val="0061528B"/>
    <w:rsid w:val="006170B8"/>
    <w:rsid w:val="00621A1B"/>
    <w:rsid w:val="0063069A"/>
    <w:rsid w:val="00644ED0"/>
    <w:rsid w:val="006461CD"/>
    <w:rsid w:val="00653374"/>
    <w:rsid w:val="00662A0B"/>
    <w:rsid w:val="006655B9"/>
    <w:rsid w:val="00670458"/>
    <w:rsid w:val="006801C9"/>
    <w:rsid w:val="0068355D"/>
    <w:rsid w:val="0068740F"/>
    <w:rsid w:val="00696FA9"/>
    <w:rsid w:val="006A457B"/>
    <w:rsid w:val="006B00B1"/>
    <w:rsid w:val="006D5CCD"/>
    <w:rsid w:val="006E08F9"/>
    <w:rsid w:val="006E1014"/>
    <w:rsid w:val="006E607D"/>
    <w:rsid w:val="006E6FDB"/>
    <w:rsid w:val="00720988"/>
    <w:rsid w:val="00736CDE"/>
    <w:rsid w:val="00743CE4"/>
    <w:rsid w:val="00765211"/>
    <w:rsid w:val="00766D60"/>
    <w:rsid w:val="00770040"/>
    <w:rsid w:val="007743EC"/>
    <w:rsid w:val="00775BF3"/>
    <w:rsid w:val="00780962"/>
    <w:rsid w:val="00784253"/>
    <w:rsid w:val="0079613A"/>
    <w:rsid w:val="0079792B"/>
    <w:rsid w:val="007A08F7"/>
    <w:rsid w:val="007A3EF4"/>
    <w:rsid w:val="007B333B"/>
    <w:rsid w:val="007C288A"/>
    <w:rsid w:val="007C5D9D"/>
    <w:rsid w:val="007E038D"/>
    <w:rsid w:val="007F37E4"/>
    <w:rsid w:val="007F5C80"/>
    <w:rsid w:val="007F6487"/>
    <w:rsid w:val="00820CB7"/>
    <w:rsid w:val="008471D7"/>
    <w:rsid w:val="008476F8"/>
    <w:rsid w:val="008513CB"/>
    <w:rsid w:val="00873FAD"/>
    <w:rsid w:val="0087622F"/>
    <w:rsid w:val="008819F9"/>
    <w:rsid w:val="008A4C6A"/>
    <w:rsid w:val="008A555C"/>
    <w:rsid w:val="008A7764"/>
    <w:rsid w:val="008C19C0"/>
    <w:rsid w:val="008C1E83"/>
    <w:rsid w:val="008C2D64"/>
    <w:rsid w:val="008C601C"/>
    <w:rsid w:val="008E0993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42211"/>
    <w:rsid w:val="00965615"/>
    <w:rsid w:val="00967BFD"/>
    <w:rsid w:val="00971121"/>
    <w:rsid w:val="00972061"/>
    <w:rsid w:val="009A2638"/>
    <w:rsid w:val="009A3326"/>
    <w:rsid w:val="009A3D00"/>
    <w:rsid w:val="009B3602"/>
    <w:rsid w:val="009B5C72"/>
    <w:rsid w:val="009B61FB"/>
    <w:rsid w:val="009B68F5"/>
    <w:rsid w:val="009C222A"/>
    <w:rsid w:val="009E44F5"/>
    <w:rsid w:val="009F4A3B"/>
    <w:rsid w:val="00A17C04"/>
    <w:rsid w:val="00A21E1A"/>
    <w:rsid w:val="00A2311B"/>
    <w:rsid w:val="00A260B3"/>
    <w:rsid w:val="00A41A70"/>
    <w:rsid w:val="00A431F8"/>
    <w:rsid w:val="00A62CF0"/>
    <w:rsid w:val="00A65845"/>
    <w:rsid w:val="00A665CA"/>
    <w:rsid w:val="00A75E6F"/>
    <w:rsid w:val="00A972CE"/>
    <w:rsid w:val="00A97FAA"/>
    <w:rsid w:val="00AB01CD"/>
    <w:rsid w:val="00AC127C"/>
    <w:rsid w:val="00AE6BF0"/>
    <w:rsid w:val="00AF355A"/>
    <w:rsid w:val="00B0153B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6F33"/>
    <w:rsid w:val="00BA44C8"/>
    <w:rsid w:val="00BC27B9"/>
    <w:rsid w:val="00BD3CE6"/>
    <w:rsid w:val="00BF2353"/>
    <w:rsid w:val="00BF240A"/>
    <w:rsid w:val="00BF436C"/>
    <w:rsid w:val="00C232A7"/>
    <w:rsid w:val="00C24297"/>
    <w:rsid w:val="00C32C54"/>
    <w:rsid w:val="00C522FB"/>
    <w:rsid w:val="00C602B1"/>
    <w:rsid w:val="00C7208E"/>
    <w:rsid w:val="00C812D4"/>
    <w:rsid w:val="00C91F65"/>
    <w:rsid w:val="00CA2DAF"/>
    <w:rsid w:val="00CA69FB"/>
    <w:rsid w:val="00CC1E3F"/>
    <w:rsid w:val="00CC3740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4FD9"/>
    <w:rsid w:val="00D25AE7"/>
    <w:rsid w:val="00D46CC0"/>
    <w:rsid w:val="00D663F4"/>
    <w:rsid w:val="00D846B2"/>
    <w:rsid w:val="00D95CEA"/>
    <w:rsid w:val="00DA1582"/>
    <w:rsid w:val="00DA3B10"/>
    <w:rsid w:val="00DA4DD1"/>
    <w:rsid w:val="00DC3DAE"/>
    <w:rsid w:val="00DD38A6"/>
    <w:rsid w:val="00DD67E6"/>
    <w:rsid w:val="00DD791A"/>
    <w:rsid w:val="00DE4A9A"/>
    <w:rsid w:val="00DF5382"/>
    <w:rsid w:val="00E00F52"/>
    <w:rsid w:val="00E1228C"/>
    <w:rsid w:val="00E14491"/>
    <w:rsid w:val="00E1781B"/>
    <w:rsid w:val="00E24DC3"/>
    <w:rsid w:val="00E31E70"/>
    <w:rsid w:val="00E42C39"/>
    <w:rsid w:val="00E56973"/>
    <w:rsid w:val="00E62206"/>
    <w:rsid w:val="00E62342"/>
    <w:rsid w:val="00E7169F"/>
    <w:rsid w:val="00E743DD"/>
    <w:rsid w:val="00E8166D"/>
    <w:rsid w:val="00E81C39"/>
    <w:rsid w:val="00E8270C"/>
    <w:rsid w:val="00E90820"/>
    <w:rsid w:val="00EA0EF0"/>
    <w:rsid w:val="00EA2ACB"/>
    <w:rsid w:val="00EB73B9"/>
    <w:rsid w:val="00EC0724"/>
    <w:rsid w:val="00EC4F20"/>
    <w:rsid w:val="00EC7EA0"/>
    <w:rsid w:val="00ED0093"/>
    <w:rsid w:val="00ED63C9"/>
    <w:rsid w:val="00EE3D3E"/>
    <w:rsid w:val="00EE6CBD"/>
    <w:rsid w:val="00EF205F"/>
    <w:rsid w:val="00EF58CD"/>
    <w:rsid w:val="00EF5ACB"/>
    <w:rsid w:val="00F00D7B"/>
    <w:rsid w:val="00F130CE"/>
    <w:rsid w:val="00F20592"/>
    <w:rsid w:val="00F3002E"/>
    <w:rsid w:val="00F37BB3"/>
    <w:rsid w:val="00F45E28"/>
    <w:rsid w:val="00F70CE8"/>
    <w:rsid w:val="00F741F1"/>
    <w:rsid w:val="00F840A6"/>
    <w:rsid w:val="00F9284D"/>
    <w:rsid w:val="00FA1C6B"/>
    <w:rsid w:val="00FB0D59"/>
    <w:rsid w:val="00FC0573"/>
    <w:rsid w:val="00FC0E83"/>
    <w:rsid w:val="00FC2BB6"/>
    <w:rsid w:val="00FC4139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6509D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6509D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06509D"/>
    <w:pPr>
      <w:spacing w:before="3600"/>
    </w:pPr>
    <w:rPr>
      <w:b/>
    </w:rPr>
  </w:style>
  <w:style w:type="paragraph" w:styleId="Kopfzeile">
    <w:name w:val="header"/>
    <w:basedOn w:val="Standard"/>
    <w:rsid w:val="0006509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509D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06509D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06509D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06509D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06509D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06509D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06509D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06509D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0650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6509D"/>
    <w:rPr>
      <w:rFonts w:ascii="Tahoma" w:hAnsi="Tahoma" w:cs="Tahoma"/>
      <w:sz w:val="16"/>
      <w:szCs w:val="16"/>
    </w:rPr>
  </w:style>
  <w:style w:type="character" w:styleId="Fett">
    <w:name w:val="Strong"/>
    <w:qFormat/>
    <w:rsid w:val="0006509D"/>
    <w:rPr>
      <w:rFonts w:ascii="Arial" w:hAnsi="Arial"/>
      <w:b/>
      <w:bCs/>
    </w:rPr>
  </w:style>
  <w:style w:type="character" w:styleId="Hervorhebung">
    <w:name w:val="Emphasis"/>
    <w:qFormat/>
    <w:rsid w:val="0006509D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06509D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06509D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6509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06509D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06509D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6509D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06509D"/>
    <w:rPr>
      <w:rFonts w:ascii="Arial" w:hAnsi="Arial"/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F00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6509D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6509D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06509D"/>
    <w:pPr>
      <w:spacing w:before="3600"/>
    </w:pPr>
    <w:rPr>
      <w:b/>
    </w:rPr>
  </w:style>
  <w:style w:type="paragraph" w:styleId="Kopfzeile">
    <w:name w:val="header"/>
    <w:basedOn w:val="Standard"/>
    <w:rsid w:val="0006509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509D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06509D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06509D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06509D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06509D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06509D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06509D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06509D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06509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6509D"/>
    <w:rPr>
      <w:rFonts w:ascii="Tahoma" w:hAnsi="Tahoma" w:cs="Tahoma"/>
      <w:sz w:val="16"/>
      <w:szCs w:val="16"/>
    </w:rPr>
  </w:style>
  <w:style w:type="character" w:styleId="Fett">
    <w:name w:val="Strong"/>
    <w:qFormat/>
    <w:rsid w:val="0006509D"/>
    <w:rPr>
      <w:rFonts w:ascii="Arial" w:hAnsi="Arial"/>
      <w:b/>
      <w:bCs/>
    </w:rPr>
  </w:style>
  <w:style w:type="character" w:styleId="Hervorhebung">
    <w:name w:val="Emphasis"/>
    <w:qFormat/>
    <w:rsid w:val="0006509D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06509D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06509D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6509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06509D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06509D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6509D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06509D"/>
    <w:rPr>
      <w:rFonts w:ascii="Arial" w:hAnsi="Arial"/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F00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1FA31-E02E-421B-9FF1-93947FAD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402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57</cp:revision>
  <cp:lastPrinted>2017-03-05T06:37:00Z</cp:lastPrinted>
  <dcterms:created xsi:type="dcterms:W3CDTF">2016-06-05T09:43:00Z</dcterms:created>
  <dcterms:modified xsi:type="dcterms:W3CDTF">2017-03-05T15:09:00Z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